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8DA6D" w14:textId="77777777" w:rsidR="00211BEC" w:rsidRDefault="00211BEC" w:rsidP="00CC0242">
      <w:pPr>
        <w:jc w:val="center"/>
        <w:rPr>
          <w:rFonts w:ascii="Arial" w:hAnsi="Arial" w:cs="Arial"/>
          <w:b/>
          <w:sz w:val="56"/>
        </w:rPr>
      </w:pPr>
    </w:p>
    <w:p w14:paraId="7222B843" w14:textId="77777777" w:rsidR="00211BEC" w:rsidRDefault="00211BEC" w:rsidP="00CC0242">
      <w:pPr>
        <w:jc w:val="center"/>
        <w:rPr>
          <w:rFonts w:ascii="Arial" w:hAnsi="Arial" w:cs="Arial"/>
          <w:b/>
          <w:sz w:val="56"/>
        </w:rPr>
      </w:pPr>
    </w:p>
    <w:p w14:paraId="63987184" w14:textId="77777777" w:rsidR="00211BEC" w:rsidRDefault="00211BEC" w:rsidP="00CC0242">
      <w:pPr>
        <w:jc w:val="center"/>
        <w:rPr>
          <w:rFonts w:ascii="Arial" w:hAnsi="Arial" w:cs="Arial"/>
          <w:b/>
          <w:sz w:val="56"/>
        </w:rPr>
      </w:pPr>
    </w:p>
    <w:p w14:paraId="5EB56920" w14:textId="77777777" w:rsidR="00211BEC" w:rsidRDefault="00211BEC" w:rsidP="00CC0242">
      <w:pPr>
        <w:jc w:val="center"/>
        <w:rPr>
          <w:rFonts w:ascii="Arial" w:hAnsi="Arial" w:cs="Arial"/>
          <w:b/>
          <w:sz w:val="56"/>
        </w:rPr>
      </w:pPr>
    </w:p>
    <w:p w14:paraId="1800BB9C" w14:textId="6A47C74B" w:rsidR="004E1DDC" w:rsidRDefault="00CC0242" w:rsidP="00CC0242">
      <w:pPr>
        <w:jc w:val="center"/>
        <w:rPr>
          <w:rFonts w:ascii="Arial" w:hAnsi="Arial" w:cs="Arial"/>
          <w:b/>
          <w:sz w:val="56"/>
        </w:rPr>
      </w:pPr>
      <w:r>
        <w:rPr>
          <w:rFonts w:ascii="Arial" w:hAnsi="Arial" w:cs="Arial"/>
          <w:b/>
          <w:sz w:val="56"/>
        </w:rPr>
        <w:t>Table of Contents</w:t>
      </w:r>
    </w:p>
    <w:p w14:paraId="1F5AE219" w14:textId="77777777" w:rsidR="00CC0242" w:rsidRDefault="00CC0242" w:rsidP="00CC0242">
      <w:pPr>
        <w:jc w:val="center"/>
        <w:rPr>
          <w:rFonts w:ascii="Arial" w:hAnsi="Arial" w:cs="Arial"/>
          <w:b/>
          <w:sz w:val="56"/>
        </w:rPr>
      </w:pPr>
    </w:p>
    <w:p w14:paraId="7FE38365" w14:textId="4B697746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rFonts w:ascii="Arial" w:hAnsi="Arial" w:cs="Arial"/>
          <w:sz w:val="28"/>
        </w:rPr>
        <w:fldChar w:fldCharType="begin"/>
      </w:r>
      <w:r>
        <w:rPr>
          <w:rFonts w:ascii="Arial" w:hAnsi="Arial" w:cs="Arial"/>
          <w:sz w:val="28"/>
        </w:rPr>
        <w:instrText xml:space="preserve"> TOC \f \z </w:instrText>
      </w:r>
      <w:r>
        <w:rPr>
          <w:rFonts w:ascii="Arial" w:hAnsi="Arial" w:cs="Arial"/>
          <w:sz w:val="28"/>
        </w:rPr>
        <w:fldChar w:fldCharType="separate"/>
      </w:r>
      <w:r w:rsidRPr="00007B86">
        <w:rPr>
          <w:rFonts w:ascii="Courier New" w:hAnsi="Courier New" w:cs="Courier New"/>
          <w:noProof/>
        </w:rPr>
        <w:t>Cover Sheet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_Toc222497026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2</w:t>
      </w:r>
      <w:r>
        <w:rPr>
          <w:noProof/>
          <w:webHidden/>
        </w:rPr>
        <w:fldChar w:fldCharType="end"/>
      </w:r>
    </w:p>
    <w:p w14:paraId="5634ADAE" w14:textId="1F34B7BF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007B86">
        <w:rPr>
          <w:rFonts w:ascii="Courier New" w:hAnsi="Courier New" w:cs="Courier New"/>
          <w:noProof/>
        </w:rPr>
        <w:t>Title Page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_Toc222497027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3</w:t>
      </w:r>
      <w:r>
        <w:rPr>
          <w:noProof/>
          <w:webHidden/>
        </w:rPr>
        <w:fldChar w:fldCharType="end"/>
      </w:r>
    </w:p>
    <w:p w14:paraId="3DF7CCF2" w14:textId="7E6E5BCB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007B86">
        <w:rPr>
          <w:rFonts w:ascii="Courier New" w:hAnsi="Courier New" w:cs="Courier New"/>
          <w:noProof/>
        </w:rPr>
        <w:t>Warnings and Errors: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_Toc222497028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</w:t>
      </w:r>
      <w:r>
        <w:rPr>
          <w:noProof/>
          <w:webHidden/>
        </w:rPr>
        <w:fldChar w:fldCharType="end"/>
      </w:r>
    </w:p>
    <w:p w14:paraId="667E267F" w14:textId="1388F886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007B86">
        <w:rPr>
          <w:rFonts w:ascii="Courier New" w:hAnsi="Courier New" w:cs="Courier New"/>
          <w:noProof/>
        </w:rPr>
        <w:t>Input Echo: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_Toc222497029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5</w:t>
      </w:r>
      <w:r>
        <w:rPr>
          <w:noProof/>
          <w:webHidden/>
        </w:rPr>
        <w:fldChar w:fldCharType="end"/>
      </w:r>
    </w:p>
    <w:p w14:paraId="1097B406" w14:textId="3B32BA9E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007B86">
        <w:rPr>
          <w:rFonts w:ascii="Courier New" w:hAnsi="Courier New" w:cs="Courier New"/>
          <w:noProof/>
        </w:rPr>
        <w:t>XY Coordinate Calculations: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_Toc222497030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14</w:t>
      </w:r>
      <w:r>
        <w:rPr>
          <w:noProof/>
          <w:webHidden/>
        </w:rPr>
        <w:fldChar w:fldCharType="end"/>
      </w:r>
    </w:p>
    <w:p w14:paraId="26E21483" w14:textId="57D2F95D" w:rsidR="00CC0242" w:rsidRP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/>
          <w14:ligatures w14:val="standardContextual"/>
        </w:rPr>
      </w:pPr>
      <w:r w:rsidRPr="00CC0242">
        <w:rPr>
          <w:rFonts w:ascii="Courier New" w:hAnsi="Courier New" w:cs="Courier New"/>
          <w:noProof/>
          <w:lang w:val="fr-FR"/>
        </w:rPr>
        <w:t>Internal Pressure Calculations:</w:t>
      </w:r>
      <w:r w:rsidRPr="00CC0242">
        <w:rPr>
          <w:noProof/>
          <w:webHidden/>
          <w:lang w:val="fr-FR"/>
        </w:rPr>
        <w:tab/>
      </w:r>
      <w:r>
        <w:rPr>
          <w:noProof/>
          <w:webHidden/>
        </w:rPr>
        <w:fldChar w:fldCharType="begin"/>
      </w:r>
      <w:r w:rsidRPr="00CC0242">
        <w:rPr>
          <w:noProof/>
          <w:webHidden/>
          <w:lang w:val="fr-FR"/>
        </w:rPr>
        <w:instrText xml:space="preserve"> PAGEREF _Toc222497031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CC0242">
        <w:rPr>
          <w:noProof/>
          <w:webHidden/>
          <w:lang w:val="fr-FR"/>
        </w:rPr>
        <w:t>15</w:t>
      </w:r>
      <w:r>
        <w:rPr>
          <w:noProof/>
          <w:webHidden/>
        </w:rPr>
        <w:fldChar w:fldCharType="end"/>
      </w:r>
    </w:p>
    <w:p w14:paraId="4A39A042" w14:textId="2D62986F" w:rsidR="00CC0242" w:rsidRP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/>
          <w14:ligatures w14:val="standardContextual"/>
        </w:rPr>
      </w:pPr>
      <w:r w:rsidRPr="00CC0242">
        <w:rPr>
          <w:rFonts w:ascii="Courier New" w:hAnsi="Courier New" w:cs="Courier New"/>
          <w:noProof/>
          <w:lang w:val="fr-FR"/>
        </w:rPr>
        <w:t>External Pressure Calculations:</w:t>
      </w:r>
      <w:r w:rsidRPr="00CC0242">
        <w:rPr>
          <w:noProof/>
          <w:webHidden/>
          <w:lang w:val="fr-FR"/>
        </w:rPr>
        <w:tab/>
      </w:r>
      <w:r>
        <w:rPr>
          <w:noProof/>
          <w:webHidden/>
        </w:rPr>
        <w:fldChar w:fldCharType="begin"/>
      </w:r>
      <w:r w:rsidRPr="00CC0242">
        <w:rPr>
          <w:noProof/>
          <w:webHidden/>
          <w:lang w:val="fr-FR"/>
        </w:rPr>
        <w:instrText xml:space="preserve"> PAGEREF _Toc222497032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CC0242">
        <w:rPr>
          <w:noProof/>
          <w:webHidden/>
          <w:lang w:val="fr-FR"/>
        </w:rPr>
        <w:t>21</w:t>
      </w:r>
      <w:r>
        <w:rPr>
          <w:noProof/>
          <w:webHidden/>
        </w:rPr>
        <w:fldChar w:fldCharType="end"/>
      </w:r>
    </w:p>
    <w:p w14:paraId="1FC5E66F" w14:textId="6CBE4E66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007B86">
        <w:rPr>
          <w:rFonts w:ascii="Courier New" w:hAnsi="Courier New" w:cs="Courier New"/>
          <w:noProof/>
        </w:rPr>
        <w:t>Element and Detail Weights: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_Toc222497033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42</w:t>
      </w:r>
      <w:r>
        <w:rPr>
          <w:noProof/>
          <w:webHidden/>
        </w:rPr>
        <w:fldChar w:fldCharType="end"/>
      </w:r>
    </w:p>
    <w:p w14:paraId="0625FDBB" w14:textId="51490174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007B86">
        <w:rPr>
          <w:rFonts w:ascii="Courier New" w:hAnsi="Courier New" w:cs="Courier New"/>
          <w:noProof/>
        </w:rPr>
        <w:t>Conical Section: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_Toc222497034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45</w:t>
      </w:r>
      <w:r>
        <w:rPr>
          <w:noProof/>
          <w:webHidden/>
        </w:rPr>
        <w:fldChar w:fldCharType="end"/>
      </w:r>
    </w:p>
    <w:p w14:paraId="7A839465" w14:textId="45ABDAB9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007B86">
        <w:rPr>
          <w:rFonts w:ascii="Courier New" w:hAnsi="Courier New" w:cs="Courier New"/>
          <w:noProof/>
        </w:rPr>
        <w:t>Conical Section: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_Toc222497035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49</w:t>
      </w:r>
      <w:r>
        <w:rPr>
          <w:noProof/>
          <w:webHidden/>
        </w:rPr>
        <w:fldChar w:fldCharType="end"/>
      </w:r>
    </w:p>
    <w:p w14:paraId="24E0E001" w14:textId="4F9BFB3D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007B86">
        <w:rPr>
          <w:rFonts w:ascii="Courier New" w:hAnsi="Courier New" w:cs="Courier New"/>
          <w:noProof/>
        </w:rPr>
        <w:t>Conical Section: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_Toc222497036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53</w:t>
      </w:r>
      <w:r>
        <w:rPr>
          <w:noProof/>
          <w:webHidden/>
        </w:rPr>
        <w:fldChar w:fldCharType="end"/>
      </w:r>
    </w:p>
    <w:p w14:paraId="61FE3CD6" w14:textId="17BDF7F5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007B86">
        <w:rPr>
          <w:rFonts w:ascii="Courier New" w:hAnsi="Courier New" w:cs="Courier New"/>
          <w:noProof/>
        </w:rPr>
        <w:t>Conical Section: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_Toc222497037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57</w:t>
      </w:r>
      <w:r>
        <w:rPr>
          <w:noProof/>
          <w:webHidden/>
        </w:rPr>
        <w:fldChar w:fldCharType="end"/>
      </w:r>
    </w:p>
    <w:p w14:paraId="7170B99A" w14:textId="77F61ACE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007B86">
        <w:rPr>
          <w:rFonts w:ascii="Courier New" w:hAnsi="Courier New" w:cs="Courier New"/>
          <w:noProof/>
        </w:rPr>
        <w:t>Conical Section: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_Toc222497038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61</w:t>
      </w:r>
      <w:r>
        <w:rPr>
          <w:noProof/>
          <w:webHidden/>
        </w:rPr>
        <w:fldChar w:fldCharType="end"/>
      </w:r>
    </w:p>
    <w:p w14:paraId="0C8D3D50" w14:textId="3B64418E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007B86">
        <w:rPr>
          <w:rFonts w:ascii="Courier New" w:hAnsi="Courier New" w:cs="Courier New"/>
          <w:noProof/>
        </w:rPr>
        <w:t>Center of Gravity Calculation: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_Toc222497039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64</w:t>
      </w:r>
      <w:r>
        <w:rPr>
          <w:noProof/>
          <w:webHidden/>
        </w:rPr>
        <w:fldChar w:fldCharType="end"/>
      </w:r>
    </w:p>
    <w:p w14:paraId="2175DCFD" w14:textId="7A2C5195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007B86">
        <w:rPr>
          <w:rFonts w:ascii="Courier New" w:hAnsi="Courier New" w:cs="Courier New"/>
          <w:noProof/>
        </w:rPr>
        <w:t>MDMT Summary: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_Toc222497040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65</w:t>
      </w:r>
      <w:r>
        <w:rPr>
          <w:noProof/>
          <w:webHidden/>
        </w:rPr>
        <w:fldChar w:fldCharType="end"/>
      </w:r>
    </w:p>
    <w:p w14:paraId="41AB8EDB" w14:textId="54F41D2D" w:rsidR="00CC0242" w:rsidRDefault="00CC0242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007B86">
        <w:rPr>
          <w:rFonts w:ascii="Courier New" w:hAnsi="Courier New" w:cs="Courier New"/>
          <w:noProof/>
        </w:rPr>
        <w:t>Vessel Design Summary: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_Toc222497041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66</w:t>
      </w:r>
      <w:r>
        <w:rPr>
          <w:noProof/>
          <w:webHidden/>
        </w:rPr>
        <w:fldChar w:fldCharType="end"/>
      </w:r>
    </w:p>
    <w:p w14:paraId="3642DB5D" w14:textId="6D944332" w:rsidR="00CC0242" w:rsidRDefault="00CC0242" w:rsidP="00CC0242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fldChar w:fldCharType="end"/>
      </w:r>
    </w:p>
    <w:p w14:paraId="5E2B5C1E" w14:textId="77777777" w:rsidR="00CC0242" w:rsidRDefault="00CC0242" w:rsidP="00CC0242">
      <w:pPr>
        <w:jc w:val="center"/>
        <w:rPr>
          <w:rFonts w:ascii="Arial" w:hAnsi="Arial" w:cs="Arial"/>
          <w:sz w:val="28"/>
        </w:rPr>
      </w:pPr>
    </w:p>
    <w:p w14:paraId="3D6A8038" w14:textId="77777777" w:rsidR="00CC0242" w:rsidRDefault="00CC0242" w:rsidP="00CC0242">
      <w:pPr>
        <w:rPr>
          <w:rFonts w:ascii="Courier New" w:hAnsi="Courier New" w:cs="Courier New"/>
        </w:rPr>
        <w:sectPr w:rsidR="00CC0242" w:rsidSect="00D3242C">
          <w:headerReference w:type="even" r:id="rId6"/>
          <w:pgSz w:w="12240" w:h="15840" w:code="1"/>
          <w:pgMar w:top="1440" w:right="504" w:bottom="720" w:left="720" w:header="720" w:footer="720" w:gutter="720"/>
          <w:pgNumType w:start="1"/>
          <w:cols w:space="720"/>
          <w:docGrid w:linePitch="272"/>
        </w:sectPr>
      </w:pPr>
    </w:p>
    <w:p w14:paraId="53523F5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lastRenderedPageBreak/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0" w:name="_Toc222497026"/>
      <w:r w:rsidRPr="00CC0242">
        <w:rPr>
          <w:rFonts w:ascii="Courier New" w:hAnsi="Courier New" w:cs="Courier New"/>
          <w:sz w:val="18"/>
        </w:rPr>
        <w:instrText>Cover Sheet</w:instrText>
      </w:r>
      <w:bookmarkEnd w:id="0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7416898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B49C04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D3A4BC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B05F49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73E96D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AB8EF5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389FAC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5F44E2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4B60AF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B3C349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CAD49C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90B269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2A632D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DF9522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3FB680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CAAC5B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AEDC28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 xml:space="preserve"> DESIGN CALCULATION</w:t>
      </w:r>
    </w:p>
    <w:p w14:paraId="5BA4B3A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754322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14B6B8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In Accordance with ASME Section VIII Division 1</w:t>
      </w:r>
    </w:p>
    <w:p w14:paraId="16AEBAF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FDF756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ASME Code Version     : 2017</w:t>
      </w:r>
    </w:p>
    <w:p w14:paraId="1C3F316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EB7B94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Analysis Performed by : SPLM Licensed User</w:t>
      </w:r>
    </w:p>
    <w:p w14:paraId="1C0D5C6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8A05B9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Job File              : D:\2-PAYAM\1-PROJECTS\MICROTEC PROJECT\13-MICROT</w:t>
      </w:r>
    </w:p>
    <w:p w14:paraId="596559D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EAE495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Date of Analysis      : Feb 20,2026   4:14pm</w:t>
      </w:r>
    </w:p>
    <w:p w14:paraId="2A5200B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210F8A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PV Elite 2019 SP1, March 2019</w:t>
      </w:r>
    </w:p>
    <w:p w14:paraId="3992272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C5D3282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7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73D44BA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lastRenderedPageBreak/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1" w:name="_Toc222497027"/>
      <w:r w:rsidRPr="00CC0242">
        <w:rPr>
          <w:rFonts w:ascii="Courier New" w:hAnsi="Courier New" w:cs="Courier New"/>
          <w:sz w:val="18"/>
        </w:rPr>
        <w:instrText>Title Page</w:instrText>
      </w:r>
      <w:bookmarkEnd w:id="1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35E655F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929718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E8AB38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F5776E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96CAB7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6F4473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96DA06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146052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37342B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AAEBCC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354BDE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A5CCE7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AEC3B7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70C9E1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5A2B71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9CA22C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5B589A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BFF119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639F32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F1C37D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C86C4A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111F4F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2E10A3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F0E24B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5B7D89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0C8B4C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56E33F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BD8D4E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83B14D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DD4D0F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1E2E74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71699A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1B8397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2D20C5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19BAE9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414454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8B74C7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DB2373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9C5D17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4A29C5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58AC2A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11E6CB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3A2719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D4A318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FC1590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FBF0FA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A5FA93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3286F3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32FA57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</w:t>
      </w:r>
    </w:p>
    <w:p w14:paraId="5266FC8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PV Elite performs all calculations internally in Imperial Units</w:t>
      </w:r>
    </w:p>
    <w:p w14:paraId="0303477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to remain compliant with the ASME Code and any built in assumptions</w:t>
      </w:r>
    </w:p>
    <w:p w14:paraId="1F392CE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in the ASME Code formulas. The finalized results are reflected to show</w:t>
      </w:r>
    </w:p>
    <w:p w14:paraId="3BBE668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the user's set of selected units.</w:t>
      </w:r>
    </w:p>
    <w:p w14:paraId="564F53D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5C6C188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8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692833D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lastRenderedPageBreak/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2" w:name="_Toc222497028"/>
      <w:r w:rsidRPr="00CC0242">
        <w:rPr>
          <w:rFonts w:ascii="Courier New" w:hAnsi="Courier New" w:cs="Courier New"/>
          <w:sz w:val="18"/>
        </w:rPr>
        <w:instrText>Warnings and Errors:</w:instrText>
      </w:r>
      <w:bookmarkEnd w:id="2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0D29C64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Class From To : Basic Element Checks.</w:t>
      </w:r>
    </w:p>
    <w:p w14:paraId="57CE252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==========================================================================</w:t>
      </w:r>
    </w:p>
    <w:p w14:paraId="7E68628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927AE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Class From To: Check of Additional Element Data</w:t>
      </w:r>
    </w:p>
    <w:p w14:paraId="02F054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==========================================================================</w:t>
      </w:r>
    </w:p>
    <w:p w14:paraId="14456CA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77F2C6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There were no geometry errors or warnings.</w:t>
      </w:r>
    </w:p>
    <w:p w14:paraId="356B819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AD1FCF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FF"/>
          <w:sz w:val="18"/>
        </w:rPr>
        <w:t>PV Elite is a trademark of Intergraph CADWorx &amp; Analysis Solutions, Inc. 2019</w:t>
      </w:r>
    </w:p>
    <w:p w14:paraId="173F0700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9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51B8820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3" w:name="_Toc222497029"/>
      <w:r w:rsidRPr="00CC0242">
        <w:rPr>
          <w:rFonts w:ascii="Courier New" w:hAnsi="Courier New" w:cs="Courier New"/>
          <w:sz w:val="18"/>
        </w:rPr>
        <w:instrText>Input Echo:</w:instrText>
      </w:r>
      <w:bookmarkEnd w:id="3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724924C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 xml:space="preserve"> PV Elite Vessel Analysis Program: Input Data</w:t>
      </w:r>
    </w:p>
    <w:p w14:paraId="5F67976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34E36D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FDAC4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(for Hydrotest)                 0.5  bars</w:t>
      </w:r>
    </w:p>
    <w:p w14:paraId="0FEFEE6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Temperature                            170.0  °C</w:t>
      </w:r>
    </w:p>
    <w:p w14:paraId="50C65FD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Type of Hydrotest                              not Specified</w:t>
      </w:r>
    </w:p>
    <w:p w14:paraId="5E1FB1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Hydrotest Position                                Horizontal</w:t>
      </w:r>
    </w:p>
    <w:p w14:paraId="1A3BFC3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Projection of Nozzle from Vessel Top                       0  mm.</w:t>
      </w:r>
    </w:p>
    <w:p w14:paraId="0B7B5C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Projection of Nozzle from Vessel Bottom                    0  mm.</w:t>
      </w:r>
    </w:p>
    <w:p w14:paraId="401AB39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Design Metal Temperature                       -28.9  °C</w:t>
      </w:r>
    </w:p>
    <w:p w14:paraId="4AEB8EC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Type of Construction                                  Welded</w:t>
      </w:r>
    </w:p>
    <w:p w14:paraId="0A2E1F6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Special Service                                         None</w:t>
      </w:r>
    </w:p>
    <w:p w14:paraId="436EE86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Degree of Radiography                                   RT-1</w:t>
      </w:r>
    </w:p>
    <w:p w14:paraId="7A45DA6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Use Higher Longitudinal Stresses (Flag)                    Y</w:t>
      </w:r>
    </w:p>
    <w:p w14:paraId="2C3C803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Select t for Internal Pressure (Flag)                      N</w:t>
      </w:r>
    </w:p>
    <w:p w14:paraId="4C5BEA0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Select t for External Pressure (Flag)                      N</w:t>
      </w:r>
    </w:p>
    <w:p w14:paraId="4560B80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Select t for Axial Stress (Flag)                           N</w:t>
      </w:r>
    </w:p>
    <w:p w14:paraId="3D02963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Select Location for Stiff. Rings (Flag)                    N</w:t>
      </w:r>
    </w:p>
    <w:p w14:paraId="1069528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Consider Vortex Shedding                                   N</w:t>
      </w:r>
    </w:p>
    <w:p w14:paraId="1D165FB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Perform a Corroded Hydrotest                               N</w:t>
      </w:r>
    </w:p>
    <w:p w14:paraId="3C20673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63B5A5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                                   NP+EW+WI+FW+BW</w:t>
      </w:r>
    </w:p>
    <w:p w14:paraId="370C924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2                                   NP+EW+EE+FS+BS</w:t>
      </w:r>
    </w:p>
    <w:p w14:paraId="70A307B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3                                   NP+OW+WI+FW+BW</w:t>
      </w:r>
    </w:p>
    <w:p w14:paraId="08896D7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4                                   NP+OW+EQ+FS+BS</w:t>
      </w:r>
    </w:p>
    <w:p w14:paraId="104C8B6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5                                         NP+HW+HI</w:t>
      </w:r>
    </w:p>
    <w:p w14:paraId="12E6D24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6                                         NP+HW+HE</w:t>
      </w:r>
    </w:p>
    <w:p w14:paraId="022ED84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7                                   IP+OW+WI+FW+BW</w:t>
      </w:r>
    </w:p>
    <w:p w14:paraId="0330AC5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8                                   IP+OW+EQ+FS+BS</w:t>
      </w:r>
    </w:p>
    <w:p w14:paraId="62BCCCA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9                                   EP+OW+WI+FW+BW</w:t>
      </w:r>
    </w:p>
    <w:p w14:paraId="56960A5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10                                  EP+OW+EQ+FS+BS</w:t>
      </w:r>
    </w:p>
    <w:p w14:paraId="0DE262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11                                        HP+HW+HI</w:t>
      </w:r>
    </w:p>
    <w:p w14:paraId="5AE1A27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12                                        HP+HW+HE</w:t>
      </w:r>
    </w:p>
    <w:p w14:paraId="751928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13                                        IP+WE+EW</w:t>
      </w:r>
    </w:p>
    <w:p w14:paraId="30A6C5F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14                                        IP+WF+CW</w:t>
      </w:r>
    </w:p>
    <w:p w14:paraId="46384C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15                                        IP+VO+OW</w:t>
      </w:r>
    </w:p>
    <w:p w14:paraId="728CD8A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16                                        IP+VE+EW</w:t>
      </w:r>
    </w:p>
    <w:p w14:paraId="3584CDF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17                                        NP+VO+OW</w:t>
      </w:r>
    </w:p>
    <w:p w14:paraId="10E12A9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18                                     FS+BS+IP+OW</w:t>
      </w:r>
    </w:p>
    <w:p w14:paraId="4BA81DF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19                                     FS+BS+EP+OW</w:t>
      </w:r>
    </w:p>
    <w:p w14:paraId="717160D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E5748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Wind Design Code                                   ASCE-7 93</w:t>
      </w:r>
    </w:p>
    <w:p w14:paraId="34BC408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Basic Wind Speed                     [V]              112.65  Km/hr</w:t>
      </w:r>
    </w:p>
    <w:p w14:paraId="67CD841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Surface Roughness Category                   C: Open Terrain</w:t>
      </w:r>
    </w:p>
    <w:p w14:paraId="77E8FDF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Importance Factor                                        1.0</w:t>
      </w:r>
    </w:p>
    <w:p w14:paraId="45EC86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Type of Surface                            Moderately Smooth</w:t>
      </w:r>
    </w:p>
    <w:p w14:paraId="54F7B69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Base Elevation                                             0  mm.</w:t>
      </w:r>
    </w:p>
    <w:p w14:paraId="74A4E74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Percent Wind for Hydrotest                              33.0</w:t>
      </w:r>
    </w:p>
    <w:p w14:paraId="2039EA4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Using User defined Wind Press. Vs Elev.                    N</w:t>
      </w:r>
    </w:p>
    <w:p w14:paraId="2E6930A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Damping Factor (Beta) for Wind (Ope)                  0.0100</w:t>
      </w:r>
    </w:p>
    <w:p w14:paraId="7EA54E5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Damping Factor (Beta) for Wind (Empty)                0.0000</w:t>
      </w:r>
    </w:p>
    <w:p w14:paraId="116812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Damping Factor (Beta) for Wind (Filled)               0.0000</w:t>
      </w:r>
    </w:p>
    <w:p w14:paraId="088D80C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7286D4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Seismic Design Code                                   UBC 94</w:t>
      </w:r>
    </w:p>
    <w:p w14:paraId="694CDFE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Seismic Zone (1=1,2=2a,3=2b,4=3,5=4)               0.000</w:t>
      </w:r>
    </w:p>
    <w:p w14:paraId="69159B1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Importance Factor                                  1.000</w:t>
      </w:r>
    </w:p>
    <w:p w14:paraId="5905E8E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Soil Type                                          S1</w:t>
      </w:r>
    </w:p>
    <w:p w14:paraId="39828DD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Horizontal Force Factor                            3.000</w:t>
      </w:r>
    </w:p>
    <w:p w14:paraId="5C4DF4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Percent Seismic for Hydrotest                      0.000</w:t>
      </w:r>
    </w:p>
    <w:p w14:paraId="63A25A1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891E8B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Pressure + Static Head                              Y</w:t>
      </w:r>
    </w:p>
    <w:p w14:paraId="2832EC1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Consider MAP New and Cold in Noz. Design                   N</w:t>
      </w:r>
    </w:p>
    <w:p w14:paraId="1E3BEA3E" w14:textId="77777777" w:rsidR="00CC0242" w:rsidRPr="00CC0242" w:rsidRDefault="00CC0242" w:rsidP="00CC0242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Consider External Loads for Nozzle Des.                    </w:t>
      </w:r>
      <w:r w:rsidRPr="00CC0242">
        <w:rPr>
          <w:rFonts w:ascii="Courier New" w:hAnsi="Courier New" w:cs="Courier New"/>
          <w:sz w:val="18"/>
          <w:lang w:val="fr-FR"/>
        </w:rPr>
        <w:t>Y</w:t>
      </w:r>
    </w:p>
    <w:p w14:paraId="23F7E2EB" w14:textId="77777777" w:rsidR="00CC0242" w:rsidRPr="00CC0242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CC0242">
        <w:rPr>
          <w:rFonts w:ascii="Courier New" w:hAnsi="Courier New" w:cs="Courier New"/>
          <w:sz w:val="18"/>
          <w:lang w:val="fr-FR"/>
        </w:rPr>
        <w:t xml:space="preserve"> Use ASME VIII-1 Appendix 1-9                               N</w:t>
      </w:r>
    </w:p>
    <w:p w14:paraId="77F0D1CD" w14:textId="77777777" w:rsidR="00CC0242" w:rsidRPr="00CC0242" w:rsidRDefault="00CC0242" w:rsidP="00CC0242">
      <w:pPr>
        <w:rPr>
          <w:rFonts w:ascii="Courier New" w:hAnsi="Courier New" w:cs="Courier New"/>
          <w:sz w:val="18"/>
          <w:lang w:val="fr-FR"/>
        </w:rPr>
      </w:pPr>
    </w:p>
    <w:p w14:paraId="59B1928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  <w:lang w:val="fr-FR"/>
        </w:rPr>
        <w:t xml:space="preserve"> </w:t>
      </w:r>
      <w:r>
        <w:rPr>
          <w:rFonts w:ascii="Courier New" w:hAnsi="Courier New" w:cs="Courier New"/>
          <w:sz w:val="18"/>
        </w:rPr>
        <w:t>Material Database Year        Current w/Addenda or Code Year</w:t>
      </w:r>
    </w:p>
    <w:p w14:paraId="3C6452F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671F90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00"/>
          <w:sz w:val="18"/>
        </w:rPr>
        <w:t>Configuration Directives:</w:t>
      </w:r>
    </w:p>
    <w:p w14:paraId="7EC7892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6A97CF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Do not use Nozzle MDMT Interpretation VIII-1 01-37        No</w:t>
      </w:r>
    </w:p>
    <w:p w14:paraId="0E528A0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Use Table G instead of exact equation for "A"            Yes</w:t>
      </w:r>
    </w:p>
    <w:p w14:paraId="1671C53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Shell Head Joints are Tapered                            Yes</w:t>
      </w:r>
    </w:p>
    <w:p w14:paraId="519C20F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Compute "K" in corroded condition                        Yes</w:t>
      </w:r>
    </w:p>
    <w:p w14:paraId="2D767E9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Use Code Case 2286                                        No</w:t>
      </w:r>
    </w:p>
    <w:p w14:paraId="4AD829E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Use the MAWP to compute the MDMT                         Yes</w:t>
      </w:r>
    </w:p>
    <w:p w14:paraId="50DC73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For thickness ratios &lt;= 0.35, MDMT will be -155F (-104C) Yes</w:t>
      </w:r>
    </w:p>
    <w:p w14:paraId="79DEE78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For PWHT &amp; P1 Materials the MDMT can be &lt; -55F (-48C)     No</w:t>
      </w:r>
    </w:p>
    <w:p w14:paraId="7F05EA3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C936CB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Using Metric Material Databases, ASME II D                No</w:t>
      </w:r>
    </w:p>
    <w:p w14:paraId="2F67E38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Calculate B31.3 type stress for Nozzles with Loads       Yes</w:t>
      </w:r>
    </w:p>
    <w:p w14:paraId="3716F93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Reduce the MDMT due to lower membrane stress             Yes</w:t>
      </w:r>
    </w:p>
    <w:p w14:paraId="7B1663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Consider Longitudinal Stress in MDMT calcs. (Div. 1)      No</w:t>
      </w:r>
    </w:p>
    <w:p w14:paraId="635A5DF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7352ED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Complete Listing of Vessel Elements and Details:</w:t>
      </w:r>
    </w:p>
    <w:p w14:paraId="790D14D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A674A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10</w:t>
      </w:r>
    </w:p>
    <w:p w14:paraId="76576DE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20</w:t>
      </w:r>
    </w:p>
    <w:p w14:paraId="4351886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Cylinder</w:t>
      </w:r>
    </w:p>
    <w:p w14:paraId="557280E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310F453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8052  mm.</w:t>
      </w:r>
    </w:p>
    <w:p w14:paraId="0FFDF70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1300  mm.</w:t>
      </w:r>
    </w:p>
    <w:p w14:paraId="6DE1ABD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3  mm.</w:t>
      </w:r>
    </w:p>
    <w:p w14:paraId="277DC0D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0  mm.</w:t>
      </w:r>
    </w:p>
    <w:p w14:paraId="6070561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3  mm.</w:t>
      </w:r>
    </w:p>
    <w:p w14:paraId="535604F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0  mm.</w:t>
      </w:r>
    </w:p>
    <w:p w14:paraId="417EF5F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0.5  bars</w:t>
      </w:r>
    </w:p>
    <w:p w14:paraId="7707D7D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170  °C</w:t>
      </w:r>
    </w:p>
    <w:p w14:paraId="4EF3FFF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0.1  bars</w:t>
      </w:r>
    </w:p>
    <w:p w14:paraId="318FF8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50  °C</w:t>
      </w:r>
    </w:p>
    <w:p w14:paraId="6CDE3E0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5B77B44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56DA6A5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Allowable Stress, Ambient                          137.9  N./mm²</w:t>
      </w:r>
    </w:p>
    <w:p w14:paraId="51F7247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Allowable Stress, Operating                       104.16  N./mm²</w:t>
      </w:r>
    </w:p>
    <w:p w14:paraId="1548CC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Allowable Stress, Hydrotest                       179.27  N./mm²</w:t>
      </w:r>
    </w:p>
    <w:p w14:paraId="66871C0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Density                                0.008027  kg./cm³</w:t>
      </w:r>
    </w:p>
    <w:p w14:paraId="146E73A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P Number Thickness                                     0  mm.</w:t>
      </w:r>
    </w:p>
    <w:p w14:paraId="713C646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Yield Stress, Operating                           156.11  N./mm²</w:t>
      </w:r>
    </w:p>
    <w:p w14:paraId="6007DE7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External Pressure Chart Name                        HA-2</w:t>
      </w:r>
    </w:p>
    <w:p w14:paraId="3531B01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UNS Number                                        S31600</w:t>
      </w:r>
    </w:p>
    <w:p w14:paraId="441AC79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Product Form                                       Plate</w:t>
      </w:r>
    </w:p>
    <w:p w14:paraId="480039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5F18521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48B993F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0F202B1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49AE5E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10</w:t>
      </w:r>
    </w:p>
    <w:p w14:paraId="38DDD72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65E5C74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Ring:[1 of 1]</w:t>
      </w:r>
    </w:p>
    <w:p w14:paraId="2098055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3958  mm.</w:t>
      </w:r>
    </w:p>
    <w:p w14:paraId="363EBE7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1306  mm.</w:t>
      </w:r>
    </w:p>
    <w:p w14:paraId="7A74FE2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5517540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1400  mm.</w:t>
      </w:r>
    </w:p>
    <w:p w14:paraId="316D9C9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SA-240 316</w:t>
      </w:r>
    </w:p>
    <w:p w14:paraId="454F862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637C9C4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738AEBF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6FA996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10</w:t>
      </w:r>
    </w:p>
    <w:p w14:paraId="0B6391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53172B1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Ring:[2 of 2]</w:t>
      </w:r>
    </w:p>
    <w:p w14:paraId="2700250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5946  mm.</w:t>
      </w:r>
    </w:p>
    <w:p w14:paraId="310AF7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1306  mm.</w:t>
      </w:r>
    </w:p>
    <w:p w14:paraId="48DADC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331CC5F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1400  mm.</w:t>
      </w:r>
    </w:p>
    <w:p w14:paraId="290D8F6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SA-240 316</w:t>
      </w:r>
    </w:p>
    <w:p w14:paraId="3C8D4A7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094EE97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0746C46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C75C35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10</w:t>
      </w:r>
    </w:p>
    <w:p w14:paraId="0CC260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3D645D4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Ring:[3 of 3]</w:t>
      </w:r>
    </w:p>
    <w:p w14:paraId="2FBA225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7939  mm.</w:t>
      </w:r>
    </w:p>
    <w:p w14:paraId="6EA061B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1306  mm.</w:t>
      </w:r>
    </w:p>
    <w:p w14:paraId="2041387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3221058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1400  mm.</w:t>
      </w:r>
    </w:p>
    <w:p w14:paraId="34365A7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SA-240 316</w:t>
      </w:r>
    </w:p>
    <w:p w14:paraId="1A21E5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07BE899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0E41BBD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5F2267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10</w:t>
      </w:r>
    </w:p>
    <w:p w14:paraId="3C551BC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215AE11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Ring:[4 of 4]</w:t>
      </w:r>
    </w:p>
    <w:p w14:paraId="58DAE2D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7952  mm.</w:t>
      </w:r>
    </w:p>
    <w:p w14:paraId="37F9833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1306  mm.</w:t>
      </w:r>
    </w:p>
    <w:p w14:paraId="6DC95F9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44BF76B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1400  mm.</w:t>
      </w:r>
    </w:p>
    <w:p w14:paraId="442809E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SA-240 316</w:t>
      </w:r>
    </w:p>
    <w:p w14:paraId="2957FD7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4F7329A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7C6F76C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9ED763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21D0F2A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4483D3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20</w:t>
      </w:r>
    </w:p>
    <w:p w14:paraId="390036B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30</w:t>
      </w:r>
    </w:p>
    <w:p w14:paraId="4B8B00C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Conical</w:t>
      </w:r>
    </w:p>
    <w:p w14:paraId="680E04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2E18769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2000  mm.</w:t>
      </w:r>
    </w:p>
    <w:p w14:paraId="0DC5B6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1300  mm.</w:t>
      </w:r>
    </w:p>
    <w:p w14:paraId="4D306CC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3  mm.</w:t>
      </w:r>
    </w:p>
    <w:p w14:paraId="530E3DD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0  mm.</w:t>
      </w:r>
    </w:p>
    <w:p w14:paraId="0E04D9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3  mm.</w:t>
      </w:r>
    </w:p>
    <w:p w14:paraId="03DC570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0  mm.</w:t>
      </w:r>
    </w:p>
    <w:p w14:paraId="4025440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0.5  bars</w:t>
      </w:r>
    </w:p>
    <w:p w14:paraId="216BEC2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170  °C</w:t>
      </w:r>
    </w:p>
    <w:p w14:paraId="415134C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0.1  bars</w:t>
      </w:r>
    </w:p>
    <w:p w14:paraId="348B29C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50  °C</w:t>
      </w:r>
    </w:p>
    <w:p w14:paraId="594E398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53AC9E2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28CB78B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401500C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3EEE48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Cone Diameter at "To" End                               1730  mm.</w:t>
      </w:r>
    </w:p>
    <w:p w14:paraId="757677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Length of Cone                                   2000  mm.</w:t>
      </w:r>
    </w:p>
    <w:p w14:paraId="4EDC880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Half Apex Angle of Cone                            6.1357331  degrees</w:t>
      </w:r>
    </w:p>
    <w:p w14:paraId="15168E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Toriconical (Y/N)                                          N</w:t>
      </w:r>
    </w:p>
    <w:p w14:paraId="29B8A9D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6964F4F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DC0D62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20</w:t>
      </w:r>
    </w:p>
    <w:p w14:paraId="324FA9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650EE49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Ring 16</w:t>
      </w:r>
    </w:p>
    <w:p w14:paraId="592A452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   0  mm.</w:t>
      </w:r>
    </w:p>
    <w:p w14:paraId="07D773E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1306  mm.</w:t>
      </w:r>
    </w:p>
    <w:p w14:paraId="0C67670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05E74A0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1500  mm.</w:t>
      </w:r>
    </w:p>
    <w:p w14:paraId="6CCB2C8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7201867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50752E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6D6C9F7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2DA6BD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3130DFB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0928EA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30</w:t>
      </w:r>
    </w:p>
    <w:p w14:paraId="66D977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40</w:t>
      </w:r>
    </w:p>
    <w:p w14:paraId="560149D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Cylinder</w:t>
      </w:r>
    </w:p>
    <w:p w14:paraId="003053C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2BDD884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 800  mm.</w:t>
      </w:r>
    </w:p>
    <w:p w14:paraId="674835D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1730  mm.</w:t>
      </w:r>
    </w:p>
    <w:p w14:paraId="6F51A9D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3  mm.</w:t>
      </w:r>
    </w:p>
    <w:p w14:paraId="5C13DB4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0  mm.</w:t>
      </w:r>
    </w:p>
    <w:p w14:paraId="4E60D0E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3  mm.</w:t>
      </w:r>
    </w:p>
    <w:p w14:paraId="2289F04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0  mm.</w:t>
      </w:r>
    </w:p>
    <w:p w14:paraId="5E9263D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0.5  bars</w:t>
      </w:r>
    </w:p>
    <w:p w14:paraId="08C7BB2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170  °C</w:t>
      </w:r>
    </w:p>
    <w:p w14:paraId="71B7BEE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0.1  bars</w:t>
      </w:r>
    </w:p>
    <w:p w14:paraId="781921F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50  °C</w:t>
      </w:r>
    </w:p>
    <w:p w14:paraId="55046B6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78E7CB8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3E8FFAE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7262A63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4EDC5DC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598CE37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844298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30</w:t>
      </w:r>
    </w:p>
    <w:p w14:paraId="74B1E3D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7795B4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  Ring5</w:t>
      </w:r>
    </w:p>
    <w:p w14:paraId="57E8D5C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   0  mm.</w:t>
      </w:r>
    </w:p>
    <w:p w14:paraId="08CDA9B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1736  mm.</w:t>
      </w:r>
    </w:p>
    <w:p w14:paraId="344CAD1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1D97EA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1830  mm.</w:t>
      </w:r>
    </w:p>
    <w:p w14:paraId="287441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4135B64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060425F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2D370D6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AA25DD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0DE5B6F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0E714C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40</w:t>
      </w:r>
    </w:p>
    <w:p w14:paraId="22AA4A4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50</w:t>
      </w:r>
    </w:p>
    <w:p w14:paraId="73B7017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Conical</w:t>
      </w:r>
    </w:p>
    <w:p w14:paraId="1559F65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21B414F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1200  mm.</w:t>
      </w:r>
    </w:p>
    <w:p w14:paraId="219E33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1730  mm.</w:t>
      </w:r>
    </w:p>
    <w:p w14:paraId="56E09B7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3  mm.</w:t>
      </w:r>
    </w:p>
    <w:p w14:paraId="4F9969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0  mm.</w:t>
      </w:r>
    </w:p>
    <w:p w14:paraId="173E785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3  mm.</w:t>
      </w:r>
    </w:p>
    <w:p w14:paraId="06504B9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0  mm.</w:t>
      </w:r>
    </w:p>
    <w:p w14:paraId="0C96C28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0.5  bars</w:t>
      </w:r>
    </w:p>
    <w:p w14:paraId="22576E5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170  °C</w:t>
      </w:r>
    </w:p>
    <w:p w14:paraId="3B5C83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0.1  bars</w:t>
      </w:r>
    </w:p>
    <w:p w14:paraId="4A6FD4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50  °C</w:t>
      </w:r>
    </w:p>
    <w:p w14:paraId="7BDF005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4E7FE25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1323140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2BA23DB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7D89C57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Cone Diameter at "To" End                               1400  mm.</w:t>
      </w:r>
    </w:p>
    <w:p w14:paraId="5D6BB42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Length of Cone                                   1200  mm.</w:t>
      </w:r>
    </w:p>
    <w:p w14:paraId="007F3BF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Half Apex Angle of Cone                            7.8290772  degrees</w:t>
      </w:r>
    </w:p>
    <w:p w14:paraId="377471E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Toriconical (Y/N)                                          N</w:t>
      </w:r>
    </w:p>
    <w:p w14:paraId="43D6CF7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6C9445A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C2D523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40</w:t>
      </w:r>
    </w:p>
    <w:p w14:paraId="3A26A7C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787F23F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Ring:17</w:t>
      </w:r>
    </w:p>
    <w:p w14:paraId="6D99B6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1199  mm.</w:t>
      </w:r>
    </w:p>
    <w:p w14:paraId="5E9F739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1406.3  mm.</w:t>
      </w:r>
    </w:p>
    <w:p w14:paraId="38F4548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78C7655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1500  mm.</w:t>
      </w:r>
    </w:p>
    <w:p w14:paraId="0F2B693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6E5585F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57DC221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3F93C02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FD2FB4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40</w:t>
      </w:r>
    </w:p>
    <w:p w14:paraId="600D33A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612071D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Ring 21</w:t>
      </w:r>
    </w:p>
    <w:p w14:paraId="4E802D2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   0  mm.</w:t>
      </w:r>
    </w:p>
    <w:p w14:paraId="201FEE1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1736  mm.</w:t>
      </w:r>
    </w:p>
    <w:p w14:paraId="37DC37A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45A7F30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1836  mm.</w:t>
      </w:r>
    </w:p>
    <w:p w14:paraId="07B14E9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6F0A098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084733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563EF32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DFB86F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054D724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8ABE85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50</w:t>
      </w:r>
    </w:p>
    <w:p w14:paraId="5E41918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60</w:t>
      </w:r>
    </w:p>
    <w:p w14:paraId="716BF51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Cylinder</w:t>
      </w:r>
    </w:p>
    <w:p w14:paraId="45A473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5FD8A16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4500  mm.</w:t>
      </w:r>
    </w:p>
    <w:p w14:paraId="5518206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1400  mm.</w:t>
      </w:r>
    </w:p>
    <w:p w14:paraId="0B6455F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3  mm.</w:t>
      </w:r>
    </w:p>
    <w:p w14:paraId="352A8B8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0  mm.</w:t>
      </w:r>
    </w:p>
    <w:p w14:paraId="39A2772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3  mm.</w:t>
      </w:r>
    </w:p>
    <w:p w14:paraId="09A9AFD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0  mm.</w:t>
      </w:r>
    </w:p>
    <w:p w14:paraId="03D1F7F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0.5  bars</w:t>
      </w:r>
    </w:p>
    <w:p w14:paraId="01151EA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170  °C</w:t>
      </w:r>
    </w:p>
    <w:p w14:paraId="2E1172B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0.1  bars</w:t>
      </w:r>
    </w:p>
    <w:p w14:paraId="0ED8618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50  °C</w:t>
      </w:r>
    </w:p>
    <w:p w14:paraId="018FBC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6367D8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09382C7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63DAFA7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28AD001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682D2D9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0CD501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50</w:t>
      </w:r>
    </w:p>
    <w:p w14:paraId="03D2A4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74ABD0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 Ring 6</w:t>
      </w:r>
    </w:p>
    <w:p w14:paraId="4D6EB19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  90  mm.</w:t>
      </w:r>
    </w:p>
    <w:p w14:paraId="568D6F5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1406  mm.</w:t>
      </w:r>
    </w:p>
    <w:p w14:paraId="3AA87DD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5F92942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1500  mm.</w:t>
      </w:r>
    </w:p>
    <w:p w14:paraId="447B2E8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6950755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2507F46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0B919A4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554881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50</w:t>
      </w:r>
    </w:p>
    <w:p w14:paraId="5BB264C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7B2A3B3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 Ring 7</w:t>
      </w:r>
    </w:p>
    <w:p w14:paraId="4B544DB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 103  mm.</w:t>
      </w:r>
    </w:p>
    <w:p w14:paraId="34DD9CA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1406  mm.</w:t>
      </w:r>
    </w:p>
    <w:p w14:paraId="0B284BD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20EA4DE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1500  mm.</w:t>
      </w:r>
    </w:p>
    <w:p w14:paraId="43A99E5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7116C8E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72993E9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7A638D6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3BEAE5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50</w:t>
      </w:r>
    </w:p>
    <w:p w14:paraId="0AECF0D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1C8220D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 Ring 8</w:t>
      </w:r>
    </w:p>
    <w:p w14:paraId="7A52571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1513  mm.</w:t>
      </w:r>
    </w:p>
    <w:p w14:paraId="0A7D435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1406  mm.</w:t>
      </w:r>
    </w:p>
    <w:p w14:paraId="6B789A5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4B44C59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1500  mm.</w:t>
      </w:r>
    </w:p>
    <w:p w14:paraId="33187DF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5C4D3E9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6D1F304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0342382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6D51C6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50</w:t>
      </w:r>
    </w:p>
    <w:p w14:paraId="3E6C037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282F149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 Ring 9</w:t>
      </w:r>
    </w:p>
    <w:p w14:paraId="022756F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2913  mm.</w:t>
      </w:r>
    </w:p>
    <w:p w14:paraId="62BD72B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1406  mm.</w:t>
      </w:r>
    </w:p>
    <w:p w14:paraId="533258D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0B2349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1500  mm.</w:t>
      </w:r>
    </w:p>
    <w:p w14:paraId="7F7EEA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5625610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30CB54B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0E0C235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4976A2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4DEA81D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378FD2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60</w:t>
      </w:r>
    </w:p>
    <w:p w14:paraId="3C0ABB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70</w:t>
      </w:r>
    </w:p>
    <w:p w14:paraId="2345AD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Conical</w:t>
      </w:r>
    </w:p>
    <w:p w14:paraId="381DBFE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0E16B8E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2000  mm.</w:t>
      </w:r>
    </w:p>
    <w:p w14:paraId="76A02A6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1400  mm.</w:t>
      </w:r>
    </w:p>
    <w:p w14:paraId="788D597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3  mm.</w:t>
      </w:r>
    </w:p>
    <w:p w14:paraId="1F23E9C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0  mm.</w:t>
      </w:r>
    </w:p>
    <w:p w14:paraId="5A567E6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3  mm.</w:t>
      </w:r>
    </w:p>
    <w:p w14:paraId="1AFB922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0  mm.</w:t>
      </w:r>
    </w:p>
    <w:p w14:paraId="1C26D9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0.5  bars</w:t>
      </w:r>
    </w:p>
    <w:p w14:paraId="35415AB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170  °C</w:t>
      </w:r>
    </w:p>
    <w:p w14:paraId="67CBB16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0.1  bars</w:t>
      </w:r>
    </w:p>
    <w:p w14:paraId="43A40F4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50  °C</w:t>
      </w:r>
    </w:p>
    <w:p w14:paraId="332DB48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23F21D8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3866AC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6E0592A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1E8720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Cone Diameter at "To" End                               1730  mm.</w:t>
      </w:r>
    </w:p>
    <w:p w14:paraId="362E9F0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Length of Cone                                   2000  mm.</w:t>
      </w:r>
    </w:p>
    <w:p w14:paraId="78BC3AA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Half Apex Angle of Cone                            4.7162204  degrees</w:t>
      </w:r>
    </w:p>
    <w:p w14:paraId="29A584E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Toriconical (Y/N)                                          N</w:t>
      </w:r>
    </w:p>
    <w:p w14:paraId="70AA44D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3D1D4A5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78CFF3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60</w:t>
      </w:r>
    </w:p>
    <w:p w14:paraId="6DEB21D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4FC872C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Ring 18</w:t>
      </w:r>
    </w:p>
    <w:p w14:paraId="26B8CEF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   0  mm.</w:t>
      </w:r>
    </w:p>
    <w:p w14:paraId="013B7A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1406  mm.</w:t>
      </w:r>
    </w:p>
    <w:p w14:paraId="21A4869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7AA2C47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1500  mm.</w:t>
      </w:r>
    </w:p>
    <w:p w14:paraId="4658645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0C3375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2F64585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59EDF41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AEDADB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60</w:t>
      </w:r>
    </w:p>
    <w:p w14:paraId="13CA9A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29AF1BB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Ring 23</w:t>
      </w:r>
    </w:p>
    <w:p w14:paraId="16CF3BE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1999  mm.</w:t>
      </w:r>
    </w:p>
    <w:p w14:paraId="5CDE94E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1735.8  mm.</w:t>
      </w:r>
    </w:p>
    <w:p w14:paraId="58FD67A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79903C1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1829.8  mm.</w:t>
      </w:r>
    </w:p>
    <w:p w14:paraId="3D7A630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2088CB0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6127199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1213155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7FE07E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59D5C0F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41877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70</w:t>
      </w:r>
    </w:p>
    <w:p w14:paraId="6B4AE74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80</w:t>
      </w:r>
    </w:p>
    <w:p w14:paraId="7200B6B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Cylinder</w:t>
      </w:r>
    </w:p>
    <w:p w14:paraId="71C1D7F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340212E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 800  mm.</w:t>
      </w:r>
    </w:p>
    <w:p w14:paraId="37DE2DF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1730  mm.</w:t>
      </w:r>
    </w:p>
    <w:p w14:paraId="541E1CC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3  mm.</w:t>
      </w:r>
    </w:p>
    <w:p w14:paraId="57CC253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0  mm.</w:t>
      </w:r>
    </w:p>
    <w:p w14:paraId="3E05A1A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3  mm.</w:t>
      </w:r>
    </w:p>
    <w:p w14:paraId="3CF075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0  mm.</w:t>
      </w:r>
    </w:p>
    <w:p w14:paraId="33CEB2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0.5  bars</w:t>
      </w:r>
    </w:p>
    <w:p w14:paraId="5B30998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170  °C</w:t>
      </w:r>
    </w:p>
    <w:p w14:paraId="6BFDDE7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0.1  bars</w:t>
      </w:r>
    </w:p>
    <w:p w14:paraId="5CFDDE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50  °C</w:t>
      </w:r>
    </w:p>
    <w:p w14:paraId="22BDA96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085D41F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2A098EE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7F4A862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3470ABD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7A555B7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C84864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70</w:t>
      </w:r>
    </w:p>
    <w:p w14:paraId="41D3D1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2AF4E59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Ring 10</w:t>
      </w:r>
    </w:p>
    <w:p w14:paraId="2CF2EB6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 737  mm.</w:t>
      </w:r>
    </w:p>
    <w:p w14:paraId="5152B4C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1736  mm.</w:t>
      </w:r>
    </w:p>
    <w:p w14:paraId="64BF582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4F1315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1830  mm.</w:t>
      </w:r>
    </w:p>
    <w:p w14:paraId="384C5B9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434534A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2A5DE2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6DA7154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B179B6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70</w:t>
      </w:r>
    </w:p>
    <w:p w14:paraId="6BA42E8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498675A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Ring 11</w:t>
      </w:r>
    </w:p>
    <w:p w14:paraId="6A2261A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 750  mm.</w:t>
      </w:r>
    </w:p>
    <w:p w14:paraId="3A93369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1736  mm.</w:t>
      </w:r>
    </w:p>
    <w:p w14:paraId="12D058F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7917483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1830  mm.</w:t>
      </w:r>
    </w:p>
    <w:p w14:paraId="27EFEA1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05AF22B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20450B0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611F5FB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8E4BC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6440743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6A2881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80</w:t>
      </w:r>
    </w:p>
    <w:p w14:paraId="18DF21B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90</w:t>
      </w:r>
    </w:p>
    <w:p w14:paraId="6B666CB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Conical</w:t>
      </w:r>
    </w:p>
    <w:p w14:paraId="6A47B6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7156C41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1200  mm.</w:t>
      </w:r>
    </w:p>
    <w:p w14:paraId="10A064C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1730  mm.</w:t>
      </w:r>
    </w:p>
    <w:p w14:paraId="688888B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3  mm.</w:t>
      </w:r>
    </w:p>
    <w:p w14:paraId="493DE28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0  mm.</w:t>
      </w:r>
    </w:p>
    <w:p w14:paraId="331790F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3  mm.</w:t>
      </w:r>
    </w:p>
    <w:p w14:paraId="2AF699D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0  mm.</w:t>
      </w:r>
    </w:p>
    <w:p w14:paraId="41BA18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0.5  bars</w:t>
      </w:r>
    </w:p>
    <w:p w14:paraId="2871BBA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170  °C</w:t>
      </w:r>
    </w:p>
    <w:p w14:paraId="4E8BB3B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0.1  bars</w:t>
      </w:r>
    </w:p>
    <w:p w14:paraId="75C9154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50  °C</w:t>
      </w:r>
    </w:p>
    <w:p w14:paraId="64622B7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42B3EE4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7AF2E8C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5B89CBB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740AEF4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Cone Diameter at "To" End                               1400  mm.</w:t>
      </w:r>
    </w:p>
    <w:p w14:paraId="7659F71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Length of Cone                                   1200  mm.</w:t>
      </w:r>
    </w:p>
    <w:p w14:paraId="2C028B0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Half Apex Angle of Cone                            7.8290772  degrees</w:t>
      </w:r>
    </w:p>
    <w:p w14:paraId="0ED3B9A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Toriconical (Y/N)                                          N</w:t>
      </w:r>
    </w:p>
    <w:p w14:paraId="7BEC2BA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3BE0896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832631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80</w:t>
      </w:r>
    </w:p>
    <w:p w14:paraId="78230EB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4BC40A1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Ring 24</w:t>
      </w:r>
    </w:p>
    <w:p w14:paraId="1FCB860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   0  mm.</w:t>
      </w:r>
    </w:p>
    <w:p w14:paraId="351FF36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1736  mm.</w:t>
      </w:r>
    </w:p>
    <w:p w14:paraId="30CC9CA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4F674D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1829.7  mm.</w:t>
      </w:r>
    </w:p>
    <w:p w14:paraId="0087297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3EFE0D7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40B54D5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01E6968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6138A3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80</w:t>
      </w:r>
    </w:p>
    <w:p w14:paraId="776DA9C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184296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Ring 26</w:t>
      </w:r>
    </w:p>
    <w:p w14:paraId="454E88F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1199  mm.</w:t>
      </w:r>
    </w:p>
    <w:p w14:paraId="18F486C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1406.3  mm.</w:t>
      </w:r>
    </w:p>
    <w:p w14:paraId="08ACA3F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270FDB4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1499.9  mm.</w:t>
      </w:r>
    </w:p>
    <w:p w14:paraId="32E4E57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5151003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25A2623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415DB7C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74BB37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70130F6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41B848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90</w:t>
      </w:r>
    </w:p>
    <w:p w14:paraId="61CA273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100</w:t>
      </w:r>
    </w:p>
    <w:p w14:paraId="281B5E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Cylinder</w:t>
      </w:r>
    </w:p>
    <w:p w14:paraId="241E494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5008DC2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3500  mm.</w:t>
      </w:r>
    </w:p>
    <w:p w14:paraId="5BE71C5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1400  mm.</w:t>
      </w:r>
    </w:p>
    <w:p w14:paraId="0DEFD5E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3  mm.</w:t>
      </w:r>
    </w:p>
    <w:p w14:paraId="560DF0C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0  mm.</w:t>
      </w:r>
    </w:p>
    <w:p w14:paraId="0F10614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3  mm.</w:t>
      </w:r>
    </w:p>
    <w:p w14:paraId="5500902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0  mm.</w:t>
      </w:r>
    </w:p>
    <w:p w14:paraId="316324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0.5  bars</w:t>
      </w:r>
    </w:p>
    <w:p w14:paraId="266A0A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170  °C</w:t>
      </w:r>
    </w:p>
    <w:p w14:paraId="41873F1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0.1  bars</w:t>
      </w:r>
    </w:p>
    <w:p w14:paraId="409E329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50  °C</w:t>
      </w:r>
    </w:p>
    <w:p w14:paraId="268192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2D1720A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4F5AEF7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3435BFF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6D3B863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383F15E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3DFF1F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90</w:t>
      </w:r>
    </w:p>
    <w:p w14:paraId="09F829E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4A5D467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Ring 12</w:t>
      </w:r>
    </w:p>
    <w:p w14:paraId="141244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 375  mm.</w:t>
      </w:r>
    </w:p>
    <w:p w14:paraId="539BDBD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1406  mm.</w:t>
      </w:r>
    </w:p>
    <w:p w14:paraId="1E833B0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54DFD31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1500  mm.</w:t>
      </w:r>
    </w:p>
    <w:p w14:paraId="3CC5A7C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6697DE4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418C1F6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4387C8E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2E0C39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90</w:t>
      </w:r>
    </w:p>
    <w:p w14:paraId="1008E4E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4A33253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Ring 13]</w:t>
      </w:r>
    </w:p>
    <w:p w14:paraId="36C9432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1745  mm.</w:t>
      </w:r>
    </w:p>
    <w:p w14:paraId="43D6611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1406  mm.</w:t>
      </w:r>
    </w:p>
    <w:p w14:paraId="56C673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5BB7F3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1500  mm.</w:t>
      </w:r>
    </w:p>
    <w:p w14:paraId="3C087B1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5EAC40E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3542F1F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5909B7E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24F1E6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54FEDB1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239EB2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100</w:t>
      </w:r>
    </w:p>
    <w:p w14:paraId="02E585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110</w:t>
      </w:r>
    </w:p>
    <w:p w14:paraId="276306A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Conical</w:t>
      </w:r>
    </w:p>
    <w:p w14:paraId="3905F5A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6A313E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2000  mm.</w:t>
      </w:r>
    </w:p>
    <w:p w14:paraId="5B5AC72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1400  mm.</w:t>
      </w:r>
    </w:p>
    <w:p w14:paraId="4B3069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3  mm.</w:t>
      </w:r>
    </w:p>
    <w:p w14:paraId="2693CDB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0  mm.</w:t>
      </w:r>
    </w:p>
    <w:p w14:paraId="265CEA8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3  mm.</w:t>
      </w:r>
    </w:p>
    <w:p w14:paraId="46102B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0  mm.</w:t>
      </w:r>
    </w:p>
    <w:p w14:paraId="5E0CF4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0.5  bars</w:t>
      </w:r>
    </w:p>
    <w:p w14:paraId="0120334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170  °C</w:t>
      </w:r>
    </w:p>
    <w:p w14:paraId="78EA27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0.1  bars</w:t>
      </w:r>
    </w:p>
    <w:p w14:paraId="087215D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50  °C</w:t>
      </w:r>
    </w:p>
    <w:p w14:paraId="02EF740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17D9F78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5C19E2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3FBC273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45B06F3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Cone Diameter at "To" End                                950  mm.</w:t>
      </w:r>
    </w:p>
    <w:p w14:paraId="7043967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Length of Cone                                   2000  mm.</w:t>
      </w:r>
    </w:p>
    <w:p w14:paraId="1389F86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Half Apex Angle of Cone                            6.4187856  degrees</w:t>
      </w:r>
    </w:p>
    <w:p w14:paraId="0B2ABFA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Toriconical (Y/N)                                          N</w:t>
      </w:r>
    </w:p>
    <w:p w14:paraId="6C36FE1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5D9F4D5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EB6157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100</w:t>
      </w:r>
    </w:p>
    <w:p w14:paraId="6F20CD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4CC51E5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Ring 22</w:t>
      </w:r>
    </w:p>
    <w:p w14:paraId="1D1944E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1999  mm.</w:t>
      </w:r>
    </w:p>
    <w:p w14:paraId="0D4F860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956.22  mm.</w:t>
      </w:r>
    </w:p>
    <w:p w14:paraId="4B47518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6A44DE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1057.1  mm.</w:t>
      </w:r>
    </w:p>
    <w:p w14:paraId="0B819C5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4272FA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696393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5037AD1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5A606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100</w:t>
      </w:r>
    </w:p>
    <w:p w14:paraId="1C743B8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5E7C8CF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 Ring 28</w:t>
      </w:r>
    </w:p>
    <w:p w14:paraId="2668CA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dist                   0  mm.</w:t>
      </w:r>
    </w:p>
    <w:p w14:paraId="433939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1406  mm.</w:t>
      </w:r>
    </w:p>
    <w:p w14:paraId="6C5A3C0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10  mm.</w:t>
      </w:r>
    </w:p>
    <w:p w14:paraId="12CE535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1506.8  mm.</w:t>
      </w:r>
    </w:p>
    <w:p w14:paraId="3417C4A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34D0111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0  mm.</w:t>
      </w:r>
    </w:p>
    <w:p w14:paraId="0ABFA4D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62A20A6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E3972C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FF"/>
          <w:sz w:val="18"/>
        </w:rPr>
        <w:t>PV Elite is a trademark of Intergraph CADWorx &amp; Analysis Solutions, Inc. 2019</w:t>
      </w:r>
    </w:p>
    <w:p w14:paraId="4CF66B16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10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0AF016C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4" w:name="_Toc222497030"/>
      <w:r w:rsidRPr="00CC0242">
        <w:rPr>
          <w:rFonts w:ascii="Courier New" w:hAnsi="Courier New" w:cs="Courier New"/>
          <w:sz w:val="18"/>
        </w:rPr>
        <w:instrText>XY Coordinate Calculations:</w:instrText>
      </w:r>
      <w:bookmarkEnd w:id="4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011B75D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XY Coordinate Calculations:</w:t>
      </w:r>
    </w:p>
    <w:p w14:paraId="08F7C40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9F0827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|    |            |            |             |             |</w:t>
      </w:r>
    </w:p>
    <w:p w14:paraId="1AF8CF40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From     | To |  X (Horiz.)|  </w:t>
      </w:r>
      <w:r w:rsidRPr="00211BEC">
        <w:rPr>
          <w:rFonts w:ascii="Courier New" w:hAnsi="Courier New" w:cs="Courier New"/>
          <w:sz w:val="18"/>
          <w:lang w:val="fr-FR"/>
        </w:rPr>
        <w:t>Y (Vert.) |  DX (Horiz.)|  DY (Vert.) |</w:t>
      </w:r>
    </w:p>
    <w:p w14:paraId="1253C443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         |    |        mm. |        mm. |         mm. |         mm. |</w:t>
      </w:r>
    </w:p>
    <w:p w14:paraId="2302CE48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----------------------------------------------------------------------</w:t>
      </w:r>
    </w:p>
    <w:p w14:paraId="326B09AB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  10     |  20|        ... |       8052 |         ... |        8052 |</w:t>
      </w:r>
    </w:p>
    <w:p w14:paraId="7FDC6007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  20     |  30|        ... |      10052 |         ... |        2000 |</w:t>
      </w:r>
    </w:p>
    <w:p w14:paraId="41DBAD2B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  30     |  40|        ... |      10852 |         ... |         800 |</w:t>
      </w:r>
    </w:p>
    <w:p w14:paraId="4725C124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  40     |  50|        ... |      12052 |         ... |        1200 |</w:t>
      </w:r>
    </w:p>
    <w:p w14:paraId="606E2051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  50     |  60|        ... |      16552 |         ... |        4500 |</w:t>
      </w:r>
    </w:p>
    <w:p w14:paraId="11C69237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  60     |  70|        ... |      18552 |         ... |        2000 |</w:t>
      </w:r>
    </w:p>
    <w:p w14:paraId="4F48E84F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  70     |  80|        ... |      19352 |         ... |         800 |</w:t>
      </w:r>
    </w:p>
    <w:p w14:paraId="4A1B6828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  80     |  90|        ... |      20552 |         ... |        1200 |</w:t>
      </w:r>
    </w:p>
    <w:p w14:paraId="4041CED5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  90     | 100|        ... |      24052 |         ... |        3500 |</w:t>
      </w:r>
    </w:p>
    <w:p w14:paraId="3DC04069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 100     | 110|        ... |      26052 |         ... |        2000 |</w:t>
      </w:r>
    </w:p>
    <w:p w14:paraId="5FC220C0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----------------------------------------------------------------------</w:t>
      </w:r>
    </w:p>
    <w:p w14:paraId="08CD4B2F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</w:p>
    <w:p w14:paraId="505581C5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Arial" w:hAnsi="Courier New" w:cs="Courier New"/>
          <w:b/>
          <w:color w:val="0000FF"/>
          <w:sz w:val="18"/>
          <w:lang w:val="fr-FR"/>
        </w:rPr>
        <w:t>PV Elite is a trademark of Intergraph CADWorx &amp; Analysis Solutions, Inc. 2019</w:t>
      </w:r>
    </w:p>
    <w:p w14:paraId="1B49FA80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  <w:sectPr w:rsidR="00CC0242" w:rsidRPr="00211BEC" w:rsidSect="00D3242C">
          <w:headerReference w:type="default" r:id="rId11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65906A25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CC0242">
        <w:rPr>
          <w:rFonts w:ascii="Courier New" w:hAnsi="Courier New" w:cs="Courier New"/>
          <w:sz w:val="18"/>
        </w:rPr>
        <w:fldChar w:fldCharType="begin"/>
      </w:r>
      <w:r w:rsidRPr="00211BEC">
        <w:rPr>
          <w:rFonts w:ascii="Courier New" w:hAnsi="Courier New" w:cs="Courier New"/>
          <w:sz w:val="18"/>
          <w:lang w:val="fr-FR"/>
        </w:rPr>
        <w:instrText xml:space="preserve"> TC "</w:instrText>
      </w:r>
      <w:bookmarkStart w:id="5" w:name="_Toc222497031"/>
      <w:r w:rsidRPr="00211BEC">
        <w:rPr>
          <w:rFonts w:ascii="Courier New" w:hAnsi="Courier New" w:cs="Courier New"/>
          <w:sz w:val="18"/>
          <w:lang w:val="fr-FR"/>
        </w:rPr>
        <w:instrText>Internal Pressure Calculations:</w:instrText>
      </w:r>
      <w:bookmarkEnd w:id="5"/>
      <w:r w:rsidRPr="00211BEC">
        <w:rPr>
          <w:rFonts w:ascii="Courier New" w:hAnsi="Courier New" w:cs="Courier New"/>
          <w:sz w:val="18"/>
          <w:lang w:val="fr-FR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205230D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Element Thickness, Pressure, Diameter and Allowable Stress :</w:t>
      </w:r>
    </w:p>
    <w:p w14:paraId="0D3B427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5D760C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| Int. Press |    Nominal | Total Corr |    Element |  Allowable |</w:t>
      </w:r>
    </w:p>
    <w:p w14:paraId="575F335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      | To | + Liq. Hd  |  Thickness |  Allowance |   Diameter |  Stress(SE)|</w:t>
      </w:r>
    </w:p>
    <w:p w14:paraId="2694EA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|       bars |        mm. |        mm. |        mm. |     N./mm² |</w:t>
      </w:r>
    </w:p>
    <w:p w14:paraId="1F93502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</w:t>
      </w:r>
    </w:p>
    <w:p w14:paraId="1703250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      |  20|        0.5 |          3 |        ... |       1300 |     104.16 |</w:t>
      </w:r>
    </w:p>
    <w:p w14:paraId="2B7DE2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      |  30|        0.5 |          3 |        ... |       1730 |     104.16 |</w:t>
      </w:r>
    </w:p>
    <w:p w14:paraId="3989939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      |  40|        0.5 |          3 |        ... |       1730 |     104.16 |</w:t>
      </w:r>
    </w:p>
    <w:p w14:paraId="7D06FB4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      |  50|        0.5 |          3 |        ... |       1730 |     104.16 |</w:t>
      </w:r>
    </w:p>
    <w:p w14:paraId="7CF1766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      |  60|        0.5 |          3 |        ... |       1400 |     104.16 |</w:t>
      </w:r>
    </w:p>
    <w:p w14:paraId="41401CD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      |  70|        0.5 |          3 |        ... |       1730 |     104.16 |</w:t>
      </w:r>
    </w:p>
    <w:p w14:paraId="0AEAC6F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      |  80|        0.5 |          3 |        ... |       1730 |     104.16 |</w:t>
      </w:r>
    </w:p>
    <w:p w14:paraId="577A754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      |  90|        0.5 |          3 |        ... |       1730 |     104.16 |</w:t>
      </w:r>
    </w:p>
    <w:p w14:paraId="350C493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      | 100|        0.5 |          3 |        ... |       1400 |     104.16 |</w:t>
      </w:r>
    </w:p>
    <w:p w14:paraId="3B1EAE4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      | 110|        0.5 |          3 |        ... |       1400 |     104.16 |</w:t>
      </w:r>
    </w:p>
    <w:p w14:paraId="5D3F3B1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</w:t>
      </w:r>
    </w:p>
    <w:p w14:paraId="70834F4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DE87CA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Element Required Thickness and MAWP :</w:t>
      </w:r>
    </w:p>
    <w:p w14:paraId="2A82C58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2E78F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|     Design |   M.A.W.P. |     M.A.P. |    Minimum |   Required |</w:t>
      </w:r>
    </w:p>
    <w:p w14:paraId="137818B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      | To |   Pressure |   Corroded | New &amp; Cold |  Thickness |  Thickness |</w:t>
      </w:r>
    </w:p>
    <w:p w14:paraId="7055178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|       bars |       bars |       bars |        mm. |        mm. |</w:t>
      </w:r>
    </w:p>
    <w:p w14:paraId="1732987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</w:t>
      </w:r>
    </w:p>
    <w:p w14:paraId="5AA1D0F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      |  20|        0.5 |    4.79375 |    6.34667 |          3 |        1.5 |</w:t>
      </w:r>
    </w:p>
    <w:p w14:paraId="6D5AA4A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      |  30|        0.5 |    3.58411 |    4.74517 |          3 |        1.5 |</w:t>
      </w:r>
    </w:p>
    <w:p w14:paraId="61AE2C5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      |  40|        0.5 |    3.60472 |    4.77245 |          3 |        1.5 |</w:t>
      </w:r>
    </w:p>
    <w:p w14:paraId="5D1101B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      |  50|        0.5 |    3.57118 |    4.72806 |          3 |        1.5 |</w:t>
      </w:r>
    </w:p>
    <w:p w14:paraId="3BE4D25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      |  60|        0.5 |    4.45222 |     5.8945 |          3 |        1.5 |</w:t>
      </w:r>
    </w:p>
    <w:p w14:paraId="6BE502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      |  70|        0.5 |    3.59254 |    4.75633 |          3 |        1.5 |</w:t>
      </w:r>
    </w:p>
    <w:p w14:paraId="2572E84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      |  80|        0.5 |    3.60472 |    4.77245 |          3 |        1.5 |</w:t>
      </w:r>
    </w:p>
    <w:p w14:paraId="0E262ED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      |  90|        0.5 |    3.57118 |    4.72806 |          3 |        1.5 |</w:t>
      </w:r>
    </w:p>
    <w:p w14:paraId="39AA118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      | 100|        0.5 |    4.45222 |     5.8945 |          3 |        1.5 |</w:t>
      </w:r>
    </w:p>
    <w:p w14:paraId="406A9DF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      | 110|        0.5 |    4.42438 |    5.85764 |          3 |        1.5 |</w:t>
      </w:r>
    </w:p>
    <w:p w14:paraId="56F95B9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</w:t>
      </w:r>
    </w:p>
    <w:p w14:paraId="7531B83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Minimum                          3.571        4.728</w:t>
      </w:r>
    </w:p>
    <w:p w14:paraId="6F8362D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A5B296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MAWP: 3.571 bars, limited by: Cone.</w:t>
      </w:r>
    </w:p>
    <w:p w14:paraId="0AA46F0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C49F850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Tahoma" w:hAnsi="Courier New" w:cs="Courier New"/>
          <w:b/>
          <w:color w:val="000000"/>
          <w:sz w:val="18"/>
          <w:u w:val="single"/>
          <w:lang w:val="fr-FR"/>
        </w:rPr>
        <w:t>Internal Pressure Calculation Results :</w:t>
      </w:r>
    </w:p>
    <w:p w14:paraId="79761001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</w:p>
    <w:p w14:paraId="5B579BAE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 w:rsidRPr="00211BEC">
        <w:rPr>
          <w:rFonts w:ascii="Tahoma" w:hAnsi="Courier New" w:cs="Courier New"/>
          <w:b/>
          <w:color w:val="000000"/>
          <w:sz w:val="18"/>
          <w:lang w:val="fr-FR"/>
        </w:rPr>
        <w:t>ASME Code, Section VIII Division 1, 2017</w:t>
      </w:r>
    </w:p>
    <w:p w14:paraId="49287570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</w:p>
    <w:p w14:paraId="1209C0E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10 To 20 SA-240 316 at 170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3DD72F7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6B57E7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4FDCAF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FF"/>
          <w:sz w:val="18"/>
        </w:rPr>
        <w:t>Material UNS Number:    S31600</w:t>
      </w:r>
    </w:p>
    <w:p w14:paraId="3222A23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A5670F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08864CA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(P*R)/(S*E-0.6*P) per UG-27 (c)(1)</w:t>
      </w:r>
    </w:p>
    <w:p w14:paraId="7A442A7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(0.5*650.0)/(104.16*1.0-0.6*0.5)</w:t>
      </w:r>
    </w:p>
    <w:p w14:paraId="3586604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0.3121 + 0.0000 = 0.3121 mm.</w:t>
      </w:r>
    </w:p>
    <w:p w14:paraId="29BF3C1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87CE6C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6461A05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0DADAD3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F88B51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29A349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6A1318D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(104.16*1.0*3.0)/(650.0+0.6*3.0)</w:t>
      </w:r>
    </w:p>
    <w:p w14:paraId="01A1A6C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4.794 bars</w:t>
      </w:r>
    </w:p>
    <w:p w14:paraId="388534F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0B6E87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3F370E5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0659C9F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(137.9*1.0*3.0)/(650.0+0.6*3.0)</w:t>
      </w:r>
    </w:p>
    <w:p w14:paraId="36A6073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6.347 bars</w:t>
      </w:r>
    </w:p>
    <w:p w14:paraId="4684327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B4262F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Actual stress at given pressure and thickness, corroded [Sact]:</w:t>
      </w:r>
    </w:p>
    <w:p w14:paraId="0B0A7D7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(P*(R+0.6*t))/(E*t)</w:t>
      </w:r>
    </w:p>
    <w:p w14:paraId="1FFED1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(0.5*(650.0+0.6*3.0))/(1.0*3.0)</w:t>
      </w:r>
    </w:p>
    <w:p w14:paraId="5033784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10.864 N./mm²</w:t>
      </w:r>
    </w:p>
    <w:p w14:paraId="754FD38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3E1B59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% Elongation per Table UG-79-1 (50*tnom/Rf)*(1-Rf/Ro)  0.230 %</w:t>
      </w:r>
    </w:p>
    <w:p w14:paraId="13A92C2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58A30FD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B31627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CC0242">
        <w:rPr>
          <w:rFonts w:ascii="Arial" w:hAnsi="Courier New" w:cs="Courier New"/>
          <w:i/>
          <w:color w:val="000000"/>
          <w:sz w:val="18"/>
        </w:rPr>
        <w:t>°</w:t>
      </w:r>
      <w:r w:rsidRPr="00CC0242">
        <w:rPr>
          <w:rFonts w:ascii="Arial" w:hAnsi="Courier New" w:cs="Courier New"/>
          <w:i/>
          <w:color w:val="000000"/>
          <w:sz w:val="18"/>
        </w:rPr>
        <w:t>C</w:t>
      </w:r>
    </w:p>
    <w:p w14:paraId="7EEA718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7634EC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Conical Section From 20 To 30 SA-240 316 at 170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41D3CDC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B1EE89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74FE0A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FF"/>
          <w:sz w:val="18"/>
        </w:rPr>
        <w:t>Material UNS Number:    S31600</w:t>
      </w:r>
    </w:p>
    <w:p w14:paraId="7E1F828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BAADE2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0C49182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(P*D)/(2*cos(a)*(S*E-0.6*P)) per Appendix 1-4 (e)</w:t>
      </w:r>
    </w:p>
    <w:p w14:paraId="51E5DCF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(0.5*1730.0)/(2*0.9943*(104.16*1.0-0.6*0.5))</w:t>
      </w:r>
    </w:p>
    <w:p w14:paraId="7F1946A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0.4178 + 0.0000 = 0.4178 mm.</w:t>
      </w:r>
    </w:p>
    <w:p w14:paraId="75DF8C3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B6050C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33A220C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14158D1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BE7DDA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0ABDE3C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563CC89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(2*104.16*1.0*3.0*0.994)/(1730.0+1.2*3.0*0.994)</w:t>
      </w:r>
    </w:p>
    <w:p w14:paraId="3666280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3.584 bars</w:t>
      </w:r>
    </w:p>
    <w:p w14:paraId="0B45A54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3D0BCC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78388DC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3A9C74A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(2*137.9*1.0*3.0*0.9943)/(1730.0+1.2*3.0*0.9943)</w:t>
      </w:r>
    </w:p>
    <w:p w14:paraId="0F7A893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4.745 bars</w:t>
      </w:r>
    </w:p>
    <w:p w14:paraId="5F81DEB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2FBD77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Actual stress at given pressure and thickness, corroded [Sact]:</w:t>
      </w:r>
    </w:p>
    <w:p w14:paraId="1BD4E947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</w:t>
      </w:r>
      <w:r w:rsidRPr="00211BEC">
        <w:rPr>
          <w:rFonts w:ascii="Courier New" w:hAnsi="Courier New" w:cs="Courier New"/>
          <w:sz w:val="18"/>
          <w:lang w:val="fr-FR"/>
        </w:rPr>
        <w:t>= (P*(D+1.2*t*cos(a)))/(2*E*t*cos(a))</w:t>
      </w:r>
    </w:p>
    <w:p w14:paraId="4F5A5EC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(0.5*(1730.0+1.2*3.0*0.9943))/(2*1.0*3.0*0.9943)</w:t>
      </w:r>
    </w:p>
    <w:p w14:paraId="258EB58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14.531 N./mm²</w:t>
      </w:r>
    </w:p>
    <w:p w14:paraId="1CA228D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152B6D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% Elongation per Table UG-79-1 (50*tnom/Rf)*(1-Rf/Ro)  0.230 %</w:t>
      </w:r>
    </w:p>
    <w:p w14:paraId="2CCA151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416205B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CC3486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The Pressure at the Large Diameter is used in the TR calculation.</w:t>
      </w:r>
    </w:p>
    <w:p w14:paraId="78C794D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F47A5E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CC0242">
        <w:rPr>
          <w:rFonts w:ascii="Arial" w:hAnsi="Courier New" w:cs="Courier New"/>
          <w:i/>
          <w:color w:val="000000"/>
          <w:sz w:val="18"/>
        </w:rPr>
        <w:t>°</w:t>
      </w:r>
      <w:r w:rsidRPr="00CC0242">
        <w:rPr>
          <w:rFonts w:ascii="Arial" w:hAnsi="Courier New" w:cs="Courier New"/>
          <w:i/>
          <w:color w:val="000000"/>
          <w:sz w:val="18"/>
        </w:rPr>
        <w:t>C</w:t>
      </w:r>
    </w:p>
    <w:p w14:paraId="36D04C1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F1E147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30 To 40 SA-240 316 at 170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1260649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594541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E9333D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FF"/>
          <w:sz w:val="18"/>
        </w:rPr>
        <w:t>Material UNS Number:    S31600</w:t>
      </w:r>
    </w:p>
    <w:p w14:paraId="6B80A15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FD231B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5BC470A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(P*R)/(S*E-0.6*P) per UG-27 (c)(1)</w:t>
      </w:r>
    </w:p>
    <w:p w14:paraId="25B352E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(0.5*865.0)/(104.16*1.0-0.6*0.5)</w:t>
      </w:r>
    </w:p>
    <w:p w14:paraId="0BE9BC7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0.4154 + 0.0000 = 0.4154 mm.</w:t>
      </w:r>
    </w:p>
    <w:p w14:paraId="4417DD0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DF5B17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55D62CC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30FF5BF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F3B1D6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71C1320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72482D2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(104.16*1.0*3.0)/(865.0+0.6*3.0)</w:t>
      </w:r>
    </w:p>
    <w:p w14:paraId="392BAF4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3.605 bars</w:t>
      </w:r>
    </w:p>
    <w:p w14:paraId="07B14B7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46E609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6A8C066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12427D2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(137.9*1.0*3.0)/(865.0+0.6*3.0)</w:t>
      </w:r>
    </w:p>
    <w:p w14:paraId="443CBAF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4.772 bars</w:t>
      </w:r>
    </w:p>
    <w:p w14:paraId="767A435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ADF078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Actual stress at given pressure and thickness, corroded [Sact]:</w:t>
      </w:r>
    </w:p>
    <w:p w14:paraId="50BBFED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(P*(R+0.6*t))/(E*t)</w:t>
      </w:r>
    </w:p>
    <w:p w14:paraId="5CC63E9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(0.5*(865.0+0.6*3.0))/(1.0*3.0)</w:t>
      </w:r>
    </w:p>
    <w:p w14:paraId="637F69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14.448 N./mm²</w:t>
      </w:r>
    </w:p>
    <w:p w14:paraId="139A945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6B5098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% Elongation per Table UG-79-1 (50*tnom/Rf)*(1-Rf/Ro)  0.173 %</w:t>
      </w:r>
    </w:p>
    <w:p w14:paraId="33DF66F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0D03AEC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100668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CC0242">
        <w:rPr>
          <w:rFonts w:ascii="Arial" w:hAnsi="Courier New" w:cs="Courier New"/>
          <w:i/>
          <w:color w:val="000000"/>
          <w:sz w:val="18"/>
        </w:rPr>
        <w:t>°</w:t>
      </w:r>
      <w:r w:rsidRPr="00CC0242">
        <w:rPr>
          <w:rFonts w:ascii="Arial" w:hAnsi="Courier New" w:cs="Courier New"/>
          <w:i/>
          <w:color w:val="000000"/>
          <w:sz w:val="18"/>
        </w:rPr>
        <w:t>C</w:t>
      </w:r>
    </w:p>
    <w:p w14:paraId="15C23D6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BF6B0D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Conical Section From 40 To 50 SA-240 316 at 170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5185162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13C9EC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EDF079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FF"/>
          <w:sz w:val="18"/>
        </w:rPr>
        <w:t>Material UNS Number:    S31600</w:t>
      </w:r>
    </w:p>
    <w:p w14:paraId="1F7ED8E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AE3777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58ECEF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(P*D)/(2*cos(a)*(S*E-0.6*P)) per Appendix 1-4 (e)</w:t>
      </w:r>
    </w:p>
    <w:p w14:paraId="0275745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(0.5*1730.0)/(2*0.9907*(104.16*1.0-0.6*0.5))</w:t>
      </w:r>
    </w:p>
    <w:p w14:paraId="6A2D803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0.4193 + 0.0000 = 0.4193 mm.</w:t>
      </w:r>
    </w:p>
    <w:p w14:paraId="242F65C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5AADD9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0DE0A7B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2A6254D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D6CA49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0B9AD9E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3FE92EC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(2*104.16*1.0*3.0*0.991)/(1730.0+1.2*3.0*0.991)</w:t>
      </w:r>
    </w:p>
    <w:p w14:paraId="1D9D5D7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3.571 bars</w:t>
      </w:r>
    </w:p>
    <w:p w14:paraId="3437CED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BECBED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19A64BD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5C6CA7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(2*137.9*1.0*3.0*0.9907)/(1730.0+1.2*3.0*0.9907)</w:t>
      </w:r>
    </w:p>
    <w:p w14:paraId="436D7AF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4.728 bars</w:t>
      </w:r>
    </w:p>
    <w:p w14:paraId="064684A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20667A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Actual stress at given pressure and thickness, corroded [Sact]:</w:t>
      </w:r>
    </w:p>
    <w:p w14:paraId="051137B4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</w:t>
      </w:r>
      <w:r w:rsidRPr="00211BEC">
        <w:rPr>
          <w:rFonts w:ascii="Courier New" w:hAnsi="Courier New" w:cs="Courier New"/>
          <w:sz w:val="18"/>
          <w:lang w:val="fr-FR"/>
        </w:rPr>
        <w:t>= (P*(D+1.2*t*cos(a)))/(2*E*t*cos(a))</w:t>
      </w:r>
    </w:p>
    <w:p w14:paraId="15E299F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(0.5*(1730.0+1.2*3.0*0.9907))/(2*1.0*3.0*0.9907)</w:t>
      </w:r>
    </w:p>
    <w:p w14:paraId="6C27D9F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14.583 N./mm²</w:t>
      </w:r>
    </w:p>
    <w:p w14:paraId="4D49C97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BD74D5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% Elongation per Table UG-79-1 (50*tnom/Rf)*(1-Rf/Ro)  0.214 %</w:t>
      </w:r>
    </w:p>
    <w:p w14:paraId="4C7A016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73D7C62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60C99B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CC0242">
        <w:rPr>
          <w:rFonts w:ascii="Arial" w:hAnsi="Courier New" w:cs="Courier New"/>
          <w:i/>
          <w:color w:val="000000"/>
          <w:sz w:val="18"/>
        </w:rPr>
        <w:t>°</w:t>
      </w:r>
      <w:r w:rsidRPr="00CC0242">
        <w:rPr>
          <w:rFonts w:ascii="Arial" w:hAnsi="Courier New" w:cs="Courier New"/>
          <w:i/>
          <w:color w:val="000000"/>
          <w:sz w:val="18"/>
        </w:rPr>
        <w:t>C</w:t>
      </w:r>
    </w:p>
    <w:p w14:paraId="03044F1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EC59FA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50 To 60 SA-240 316 at 170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E15FA4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0F9DA7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5C2EC9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FF"/>
          <w:sz w:val="18"/>
        </w:rPr>
        <w:t>Material UNS Number:    S31600</w:t>
      </w:r>
    </w:p>
    <w:p w14:paraId="7B26BE4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DCD34E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549F8C9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(P*R)/(S*E-0.6*P) per UG-27 (c)(1)</w:t>
      </w:r>
    </w:p>
    <w:p w14:paraId="58E78A3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(0.5*700.0)/(104.16*1.0-0.6*0.5)</w:t>
      </w:r>
    </w:p>
    <w:p w14:paraId="53723A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0.3361 + 0.0000 = 0.3361 mm.</w:t>
      </w:r>
    </w:p>
    <w:p w14:paraId="07AFDCB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AB1DA6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34E5D03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182D3E3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C64F58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231B6A2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7A1D1DB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(104.16*1.0*3.0)/(700.0+0.6*3.0)</w:t>
      </w:r>
    </w:p>
    <w:p w14:paraId="6FF9CCD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4.452 bars</w:t>
      </w:r>
    </w:p>
    <w:p w14:paraId="6383C05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E83FA6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6649A85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6490083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(137.9*1.0*3.0)/(700.0+0.6*3.0)</w:t>
      </w:r>
    </w:p>
    <w:p w14:paraId="7E1D667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5.894 bars</w:t>
      </w:r>
    </w:p>
    <w:p w14:paraId="4644691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DDC806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Actual stress at given pressure and thickness, corroded [Sact]:</w:t>
      </w:r>
    </w:p>
    <w:p w14:paraId="25ED91E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(P*(R+0.6*t))/(E*t)</w:t>
      </w:r>
    </w:p>
    <w:p w14:paraId="493431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(0.5*(700.0+0.6*3.0))/(1.0*3.0)</w:t>
      </w:r>
    </w:p>
    <w:p w14:paraId="60E479F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11.697 N./mm²</w:t>
      </w:r>
    </w:p>
    <w:p w14:paraId="6D835D2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688DA0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% Elongation per Table UG-79-1 (50*tnom/Rf)*(1-Rf/Ro)  0.214 %</w:t>
      </w:r>
    </w:p>
    <w:p w14:paraId="13BAAE6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3C74ABD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E89C12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CC0242">
        <w:rPr>
          <w:rFonts w:ascii="Arial" w:hAnsi="Courier New" w:cs="Courier New"/>
          <w:i/>
          <w:color w:val="000000"/>
          <w:sz w:val="18"/>
        </w:rPr>
        <w:t>°</w:t>
      </w:r>
      <w:r w:rsidRPr="00CC0242">
        <w:rPr>
          <w:rFonts w:ascii="Arial" w:hAnsi="Courier New" w:cs="Courier New"/>
          <w:i/>
          <w:color w:val="000000"/>
          <w:sz w:val="18"/>
        </w:rPr>
        <w:t>C</w:t>
      </w:r>
    </w:p>
    <w:p w14:paraId="7339D19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E66496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Conical Section From 60 To 70 SA-240 316 at 170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1B21CC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487BA1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2BDBE8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FF"/>
          <w:sz w:val="18"/>
        </w:rPr>
        <w:t>Material UNS Number:    S31600</w:t>
      </w:r>
    </w:p>
    <w:p w14:paraId="6E3A67F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C180C5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48CEF61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(P*D)/(2*cos(a)*(S*E-0.6*P)) per Appendix 1-4 (e)</w:t>
      </w:r>
    </w:p>
    <w:p w14:paraId="0460F9C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(0.5*1730.0)/(2*0.9966*(104.16*1.0-0.6*0.5))</w:t>
      </w:r>
    </w:p>
    <w:p w14:paraId="3A3C22A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0.4168 + 0.0000 = 0.4168 mm.</w:t>
      </w:r>
    </w:p>
    <w:p w14:paraId="337F2DC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A0212D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44357E5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5696EA9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800F7A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7F85101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13B480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(2*104.16*1.0*3.0*0.997)/(1730.0+1.2*3.0*0.997)</w:t>
      </w:r>
    </w:p>
    <w:p w14:paraId="758475A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3.593 bars</w:t>
      </w:r>
    </w:p>
    <w:p w14:paraId="02FF208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3D35EB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32B8B23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2A9A70D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(2*137.9*1.0*3.0*0.9966)/(1730.0+1.2*3.0*0.9966)</w:t>
      </w:r>
    </w:p>
    <w:p w14:paraId="2F875AF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4.756 bars</w:t>
      </w:r>
    </w:p>
    <w:p w14:paraId="1CAD6D1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9A68B8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Actual stress at given pressure and thickness, corroded [Sact]:</w:t>
      </w:r>
    </w:p>
    <w:p w14:paraId="3CE09ABC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</w:t>
      </w:r>
      <w:r w:rsidRPr="00211BEC">
        <w:rPr>
          <w:rFonts w:ascii="Courier New" w:hAnsi="Courier New" w:cs="Courier New"/>
          <w:sz w:val="18"/>
          <w:lang w:val="fr-FR"/>
        </w:rPr>
        <w:t>= (P*(D+1.2*t*cos(a)))/(2*E*t*cos(a))</w:t>
      </w:r>
    </w:p>
    <w:p w14:paraId="12BD35D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(0.5*(1730.0+1.2*3.0*0.9966))/(2*1.0*3.0*0.9966)</w:t>
      </w:r>
    </w:p>
    <w:p w14:paraId="33D979E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14.496 N./mm²</w:t>
      </w:r>
    </w:p>
    <w:p w14:paraId="0984A39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C8DFF7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% Elongation per Table UG-79-1 (50*tnom/Rf)*(1-Rf/Ro)  0.214 %</w:t>
      </w:r>
    </w:p>
    <w:p w14:paraId="307A218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5E93655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255B60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The Pressure at the Large Diameter is used in the TR calculation.</w:t>
      </w:r>
    </w:p>
    <w:p w14:paraId="73078F5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358C87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CC0242">
        <w:rPr>
          <w:rFonts w:ascii="Arial" w:hAnsi="Courier New" w:cs="Courier New"/>
          <w:i/>
          <w:color w:val="000000"/>
          <w:sz w:val="18"/>
        </w:rPr>
        <w:t>°</w:t>
      </w:r>
      <w:r w:rsidRPr="00CC0242">
        <w:rPr>
          <w:rFonts w:ascii="Arial" w:hAnsi="Courier New" w:cs="Courier New"/>
          <w:i/>
          <w:color w:val="000000"/>
          <w:sz w:val="18"/>
        </w:rPr>
        <w:t>C</w:t>
      </w:r>
    </w:p>
    <w:p w14:paraId="111CE19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0BC09D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70 To 80 SA-240 316 at 170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19E99A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C028D4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B0BD22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FF"/>
          <w:sz w:val="18"/>
        </w:rPr>
        <w:t>Material UNS Number:    S31600</w:t>
      </w:r>
    </w:p>
    <w:p w14:paraId="20727A1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E44D06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26B9531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(P*R)/(S*E-0.6*P) per UG-27 (c)(1)</w:t>
      </w:r>
    </w:p>
    <w:p w14:paraId="0E11EC9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(0.5*865.0)/(104.16*1.0-0.6*0.5)</w:t>
      </w:r>
    </w:p>
    <w:p w14:paraId="20B3CDF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0.4154 + 0.0000 = 0.4154 mm.</w:t>
      </w:r>
    </w:p>
    <w:p w14:paraId="4FC44D3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DA7FCC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1682ABE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4BDEE3E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6FC834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1F26F7F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42E45F1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(104.16*1.0*3.0)/(865.0+0.6*3.0)</w:t>
      </w:r>
    </w:p>
    <w:p w14:paraId="7D9F9C6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3.605 bars</w:t>
      </w:r>
    </w:p>
    <w:p w14:paraId="01DC2BB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DDA64B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362F89B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5F1A50B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(137.9*1.0*3.0)/(865.0+0.6*3.0)</w:t>
      </w:r>
    </w:p>
    <w:p w14:paraId="3873408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4.772 bars</w:t>
      </w:r>
    </w:p>
    <w:p w14:paraId="79215DF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5DF477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Actual stress at given pressure and thickness, corroded [Sact]:</w:t>
      </w:r>
    </w:p>
    <w:p w14:paraId="2344774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(P*(R+0.6*t))/(E*t)</w:t>
      </w:r>
    </w:p>
    <w:p w14:paraId="5128E28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(0.5*(865.0+0.6*3.0))/(1.0*3.0)</w:t>
      </w:r>
    </w:p>
    <w:p w14:paraId="602ABEC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14.448 N./mm²</w:t>
      </w:r>
    </w:p>
    <w:p w14:paraId="4B418C9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063127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% Elongation per Table UG-79-1 (50*tnom/Rf)*(1-Rf/Ro)  0.173 %</w:t>
      </w:r>
    </w:p>
    <w:p w14:paraId="397DE0D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75892B5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A1908E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CC0242">
        <w:rPr>
          <w:rFonts w:ascii="Arial" w:hAnsi="Courier New" w:cs="Courier New"/>
          <w:i/>
          <w:color w:val="000000"/>
          <w:sz w:val="18"/>
        </w:rPr>
        <w:t>°</w:t>
      </w:r>
      <w:r w:rsidRPr="00CC0242">
        <w:rPr>
          <w:rFonts w:ascii="Arial" w:hAnsi="Courier New" w:cs="Courier New"/>
          <w:i/>
          <w:color w:val="000000"/>
          <w:sz w:val="18"/>
        </w:rPr>
        <w:t>C</w:t>
      </w:r>
    </w:p>
    <w:p w14:paraId="2FFC565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E95A32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Conical Section From 80 To 90 SA-240 316 at 170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12BB212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D389E4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64B483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FF"/>
          <w:sz w:val="18"/>
        </w:rPr>
        <w:t>Material UNS Number:    S31600</w:t>
      </w:r>
    </w:p>
    <w:p w14:paraId="588D28A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D5C6AF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2CBFF5C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(P*D)/(2*cos(a)*(S*E-0.6*P)) per Appendix 1-4 (e)</w:t>
      </w:r>
    </w:p>
    <w:p w14:paraId="2CA3A8D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(0.5*1730.0)/(2*0.9907*(104.16*1.0-0.6*0.5))</w:t>
      </w:r>
    </w:p>
    <w:p w14:paraId="5A1A4C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0.4193 + 0.0000 = 0.4193 mm.</w:t>
      </w:r>
    </w:p>
    <w:p w14:paraId="3CC853A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17096F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086EF88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0F2E0BB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4DB0F8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73F9125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458783D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(2*104.16*1.0*3.0*0.991)/(1730.0+1.2*3.0*0.991)</w:t>
      </w:r>
    </w:p>
    <w:p w14:paraId="7C5828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3.571 bars</w:t>
      </w:r>
    </w:p>
    <w:p w14:paraId="5480FC0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08209E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38F508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1BE1A93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(2*137.9*1.0*3.0*0.9907)/(1730.0+1.2*3.0*0.9907)</w:t>
      </w:r>
    </w:p>
    <w:p w14:paraId="2280F78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4.728 bars</w:t>
      </w:r>
    </w:p>
    <w:p w14:paraId="785FE4E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CF039D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Actual stress at given pressure and thickness, corroded [Sact]:</w:t>
      </w:r>
    </w:p>
    <w:p w14:paraId="287CC0C5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</w:t>
      </w:r>
      <w:r w:rsidRPr="00211BEC">
        <w:rPr>
          <w:rFonts w:ascii="Courier New" w:hAnsi="Courier New" w:cs="Courier New"/>
          <w:sz w:val="18"/>
          <w:lang w:val="fr-FR"/>
        </w:rPr>
        <w:t>= (P*(D+1.2*t*cos(a)))/(2*E*t*cos(a))</w:t>
      </w:r>
    </w:p>
    <w:p w14:paraId="664DD5F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(0.5*(1730.0+1.2*3.0*0.9907))/(2*1.0*3.0*0.9907)</w:t>
      </w:r>
    </w:p>
    <w:p w14:paraId="14D3369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14.583 N./mm²</w:t>
      </w:r>
    </w:p>
    <w:p w14:paraId="46F8259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5F660D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% Elongation per Table UG-79-1 (50*tnom/Rf)*(1-Rf/Ro)  0.214 %</w:t>
      </w:r>
    </w:p>
    <w:p w14:paraId="66C1F2F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33823A4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D8C411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CC0242">
        <w:rPr>
          <w:rFonts w:ascii="Arial" w:hAnsi="Courier New" w:cs="Courier New"/>
          <w:i/>
          <w:color w:val="000000"/>
          <w:sz w:val="18"/>
        </w:rPr>
        <w:t>°</w:t>
      </w:r>
      <w:r w:rsidRPr="00CC0242">
        <w:rPr>
          <w:rFonts w:ascii="Arial" w:hAnsi="Courier New" w:cs="Courier New"/>
          <w:i/>
          <w:color w:val="000000"/>
          <w:sz w:val="18"/>
        </w:rPr>
        <w:t>C</w:t>
      </w:r>
    </w:p>
    <w:p w14:paraId="5A2A244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1F1708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90 To 100 SA-240 316 at 170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54DC028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DE388E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04EB33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FF"/>
          <w:sz w:val="18"/>
        </w:rPr>
        <w:t>Material UNS Number:    S31600</w:t>
      </w:r>
    </w:p>
    <w:p w14:paraId="001EBC8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D5A599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12E53CF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(P*R)/(S*E-0.6*P) per UG-27 (c)(1)</w:t>
      </w:r>
    </w:p>
    <w:p w14:paraId="26707CE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(0.5*700.0)/(104.16*1.0-0.6*0.5)</w:t>
      </w:r>
    </w:p>
    <w:p w14:paraId="1EAB33E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0.3361 + 0.0000 = 0.3361 mm.</w:t>
      </w:r>
    </w:p>
    <w:p w14:paraId="7C5DAB5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C7DB68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458872A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5F83D96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6B62C2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11A8334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1B0065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(104.16*1.0*3.0)/(700.0+0.6*3.0)</w:t>
      </w:r>
    </w:p>
    <w:p w14:paraId="558D6CE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4.452 bars</w:t>
      </w:r>
    </w:p>
    <w:p w14:paraId="33CBBDA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86795C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1A036C9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164F5A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(137.9*1.0*3.0)/(700.0+0.6*3.0)</w:t>
      </w:r>
    </w:p>
    <w:p w14:paraId="6293DDC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5.894 bars</w:t>
      </w:r>
    </w:p>
    <w:p w14:paraId="39BC4E5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034F98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Actual stress at given pressure and thickness, corroded [Sact]:</w:t>
      </w:r>
    </w:p>
    <w:p w14:paraId="5D9A255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(P*(R+0.6*t))/(E*t)</w:t>
      </w:r>
    </w:p>
    <w:p w14:paraId="2A03C1F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(0.5*(700.0+0.6*3.0))/(1.0*3.0)</w:t>
      </w:r>
    </w:p>
    <w:p w14:paraId="4DC429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11.697 N./mm²</w:t>
      </w:r>
    </w:p>
    <w:p w14:paraId="1623999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F35DAF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% Elongation per Table UG-79-1 (50*tnom/Rf)*(1-Rf/Ro)  0.214 %</w:t>
      </w:r>
    </w:p>
    <w:p w14:paraId="50754DE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2F5DB3F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73A62B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CC0242">
        <w:rPr>
          <w:rFonts w:ascii="Arial" w:hAnsi="Courier New" w:cs="Courier New"/>
          <w:i/>
          <w:color w:val="000000"/>
          <w:sz w:val="18"/>
        </w:rPr>
        <w:t>°</w:t>
      </w:r>
      <w:r w:rsidRPr="00CC0242">
        <w:rPr>
          <w:rFonts w:ascii="Arial" w:hAnsi="Courier New" w:cs="Courier New"/>
          <w:i/>
          <w:color w:val="000000"/>
          <w:sz w:val="18"/>
        </w:rPr>
        <w:t>C</w:t>
      </w:r>
    </w:p>
    <w:p w14:paraId="4EBB3A5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1B88E5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Conical Section From 100 To 110 SA-240 316 at 170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229EE3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0E6E41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B866CE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FF"/>
          <w:sz w:val="18"/>
        </w:rPr>
        <w:t>Material UNS Number:    S31600</w:t>
      </w:r>
    </w:p>
    <w:p w14:paraId="4641714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252CCE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65E327A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(P*D)/(2*cos(a)*(S*E-0.6*P)) per Appendix 1-4 (e)</w:t>
      </w:r>
    </w:p>
    <w:p w14:paraId="7FE6623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(0.5*1400.0)/(2*0.9937*(104.16*1.0-0.6*0.5))</w:t>
      </w:r>
    </w:p>
    <w:p w14:paraId="62749A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0.3383 + 0.0000 = 0.3383 mm.</w:t>
      </w:r>
    </w:p>
    <w:p w14:paraId="6F4C18A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35751A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1825FFB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520CCB5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D8F9ED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539FD05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7757055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(2*104.16*1.0*3.0*0.994)/(1400.0+1.2*3.0*0.994)</w:t>
      </w:r>
    </w:p>
    <w:p w14:paraId="5076A80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4.424 bars</w:t>
      </w:r>
    </w:p>
    <w:p w14:paraId="119A0BB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87A8A7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7F21358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560D0B9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(2*137.9*1.0*3.0*0.9937)/(1400.0+1.2*3.0*0.9937)</w:t>
      </w:r>
    </w:p>
    <w:p w14:paraId="3F47BC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5.858 bars</w:t>
      </w:r>
    </w:p>
    <w:p w14:paraId="15C5359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4782FC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color w:val="000000"/>
          <w:sz w:val="18"/>
        </w:rPr>
        <w:t>Actual stress at given pressure and thickness, corroded [Sact]:</w:t>
      </w:r>
    </w:p>
    <w:p w14:paraId="6AA92769" w14:textId="77777777" w:rsidR="00CC0242" w:rsidRPr="00211BEC" w:rsidRDefault="00CC0242" w:rsidP="00CC0242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</w:t>
      </w:r>
      <w:r w:rsidRPr="00211BEC">
        <w:rPr>
          <w:rFonts w:ascii="Courier New" w:hAnsi="Courier New" w:cs="Courier New"/>
          <w:sz w:val="18"/>
          <w:lang w:val="fr-FR"/>
        </w:rPr>
        <w:t>= (P*(D+1.2*t*cos(a)))/(2*E*t*cos(a))</w:t>
      </w:r>
    </w:p>
    <w:p w14:paraId="7115DE2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211BEC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(0.5*(1400.0+1.2*3.0*0.9937))/(2*1.0*3.0*0.9937)</w:t>
      </w:r>
    </w:p>
    <w:p w14:paraId="216456F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11.771 N./mm²</w:t>
      </w:r>
    </w:p>
    <w:p w14:paraId="67E94E3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DDDAEE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% Elongation per Table UG-79-1 (50*tnom/Rf)*(1-Rf/Ro)  0.315 %</w:t>
      </w:r>
    </w:p>
    <w:p w14:paraId="5598754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2B0F0FA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D01C46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CC0242">
        <w:rPr>
          <w:rFonts w:ascii="Arial" w:hAnsi="Courier New" w:cs="Courier New"/>
          <w:i/>
          <w:color w:val="000000"/>
          <w:sz w:val="18"/>
        </w:rPr>
        <w:t>°</w:t>
      </w:r>
      <w:r w:rsidRPr="00CC0242">
        <w:rPr>
          <w:rFonts w:ascii="Arial" w:hAnsi="Courier New" w:cs="Courier New"/>
          <w:i/>
          <w:color w:val="000000"/>
          <w:sz w:val="18"/>
        </w:rPr>
        <w:t>C</w:t>
      </w:r>
    </w:p>
    <w:p w14:paraId="6ABF4F1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0AF4B6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Elements Suitable for Internal Pressure.</w:t>
      </w:r>
    </w:p>
    <w:p w14:paraId="7B6E74C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98122A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FF"/>
          <w:sz w:val="18"/>
        </w:rPr>
        <w:t>PV Elite is a trademark of Intergraph CADWorx &amp; Analysis Solutions, Inc. 2019</w:t>
      </w:r>
    </w:p>
    <w:p w14:paraId="0CDE1B45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12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7C46470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6" w:name="_Toc222497032"/>
      <w:r w:rsidRPr="00CC0242">
        <w:rPr>
          <w:rFonts w:ascii="Courier New" w:hAnsi="Courier New" w:cs="Courier New"/>
          <w:sz w:val="18"/>
        </w:rPr>
        <w:instrText>External Pressure Calculations:</w:instrText>
      </w:r>
      <w:bookmarkEnd w:id="6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53CC7AE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External Pressure Calculation Results :</w:t>
      </w:r>
    </w:p>
    <w:p w14:paraId="4DA4952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CDC998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730DE77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A2D9A6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Section |    Outside |  Corroded |    Factor  |     Factor |</w:t>
      </w:r>
    </w:p>
    <w:p w14:paraId="15E1229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|     Length |   Diameter | Thickness |       A    |        B   |</w:t>
      </w:r>
    </w:p>
    <w:p w14:paraId="590F876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mm. |        mm. |       mm. |            |     N./mm² |</w:t>
      </w:r>
    </w:p>
    <w:p w14:paraId="57C6D6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</w:t>
      </w:r>
    </w:p>
    <w:p w14:paraId="64D094F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  Ring|       3958 |       1306 |         3 |0.46719E-04 |    4.48502 |</w:t>
      </w:r>
    </w:p>
    <w:p w14:paraId="531D6A3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1988 |       1306 |         3 |0.95296E-04 |    9.14839 |</w:t>
      </w:r>
    </w:p>
    <w:p w14:paraId="220FE52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1993 |       1306 |         3 |0.95050E-04 |    9.12477 |</w:t>
      </w:r>
    </w:p>
    <w:p w14:paraId="24A342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12.9998 |       1306 |         3 |  0.0047922 |    91.4355 |</w:t>
      </w:r>
    </w:p>
    <w:p w14:paraId="7D92A65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100 |       1306 |         3 |     0.0026 |    83.9018 |</w:t>
      </w:r>
    </w:p>
    <w:p w14:paraId="014E7B2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20|  Ring|    1679.94 |    1306.03 |         3 | 0.00011239 |    10.7893 |</w:t>
      </w:r>
    </w:p>
    <w:p w14:paraId="6809A1A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30|     1752.3 |    1736.03 |         3 |0.93196E-04 |    8.94674 |</w:t>
      </w:r>
    </w:p>
    <w:p w14:paraId="2B5E57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Ring|    No Calc |        ... |         3 |    No Calc |    No Calc |</w:t>
      </w:r>
    </w:p>
    <w:p w14:paraId="4FBA785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40|        800 |       1736 |         3 | 0.00021156 |    20.3093 |</w:t>
      </w:r>
    </w:p>
    <w:p w14:paraId="6E5E2C9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Ring|     1752.3 |    1736.06 |         3 |0.92641E-04 |    8.89351 |</w:t>
      </w:r>
    </w:p>
    <w:p w14:paraId="255DF33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1085.13 |    1736.06 |         3 | 0.00015138 |    14.5319 |</w:t>
      </w:r>
    </w:p>
    <w:p w14:paraId="5C1E54A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50|    0.99994 |    1406.33 |         3 |  0.0041294 |    89.7316 |</w:t>
      </w:r>
    </w:p>
    <w:p w14:paraId="0F66358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  Ring|         90 |       1406 |         3 |  0.0029414 |    85.5356 |</w:t>
      </w:r>
    </w:p>
    <w:p w14:paraId="738EF32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13 |       1406 |         3 |  0.0042047 |    89.9431 |</w:t>
      </w:r>
    </w:p>
    <w:p w14:paraId="466B71E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1410 |       1406 |         3 |   0.000131 |    12.5764 |</w:t>
      </w:r>
    </w:p>
    <w:p w14:paraId="11E9B27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1400 |       1406 |         3 | 0.00013196 |    12.6681 |</w:t>
      </w:r>
    </w:p>
    <w:p w14:paraId="3B48F43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60|       1587 |       1406 |         3 | 0.00011601 |    11.1366 |</w:t>
      </w:r>
    </w:p>
    <w:p w14:paraId="7D70CA6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  Ring|    0.99994 |    1406.02 |         3 |   0.004178 |    89.8686 |</w:t>
      </w:r>
    </w:p>
    <w:p w14:paraId="38ABD76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1809.08 |    1735.86 |         3 |0.90550E-04 |    8.69271 |</w:t>
      </w:r>
    </w:p>
    <w:p w14:paraId="462E470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70|    0.99989 |    1736.02 |         3 |  0.0028755 |      85.24 |</w:t>
      </w:r>
    </w:p>
    <w:p w14:paraId="3C4E53C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  Ring|        737 |       1736 |         3 | 0.00023058 |    22.1352 |</w:t>
      </w:r>
    </w:p>
    <w:p w14:paraId="4EAE5EB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13 |       1736 |         3 |  0.0028938 |    85.3229 |</w:t>
      </w:r>
    </w:p>
    <w:p w14:paraId="3D63023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80|         50 |       1736 |         3 |  0.0028938 |    85.3229 |</w:t>
      </w:r>
    </w:p>
    <w:p w14:paraId="5588A6C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Ring|    0.99989 |    1736.06 |         3 |  0.0028434 |    85.0923 |</w:t>
      </w:r>
    </w:p>
    <w:p w14:paraId="38DC068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1085.13 |    1736.06 |         3 | 0.00015138 |    14.5319 |</w:t>
      </w:r>
    </w:p>
    <w:p w14:paraId="0C57705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90|    0.99994 |    1406.33 |         3 |  0.0041294 |    89.7316 |</w:t>
      </w:r>
    </w:p>
    <w:p w14:paraId="1FAFC77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 Ring|        375 |       1406 |         3 | 0.00052804 |    50.6919 |</w:t>
      </w:r>
    </w:p>
    <w:p w14:paraId="6877E43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1370 |       1406 |         3 |  0.0001349 |    12.9498 |</w:t>
      </w:r>
    </w:p>
    <w:p w14:paraId="5D5EE2B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100|       1755 |       1406 |         3 | 0.00010461 |    10.0421 |</w:t>
      </w:r>
    </w:p>
    <w:p w14:paraId="6930CCB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100|  Ring|    0.99994 |    1406.04 |         3 |  0.0041551 |    89.8045 |</w:t>
      </w:r>
    </w:p>
    <w:p w14:paraId="012F680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1679.26 |    1406.04 |         3 | 0.00010837 |    10.4036 |</w:t>
      </w:r>
    </w:p>
    <w:p w14:paraId="2F23156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110|    0.99982 |    956.263 |         3 |  0.0083163 |    97.0162 |</w:t>
      </w:r>
    </w:p>
    <w:p w14:paraId="4131C32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</w:t>
      </w:r>
    </w:p>
    <w:p w14:paraId="3BCCB23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EDAD72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31C50F0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62B11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External |   External |        External |    External |</w:t>
      </w:r>
    </w:p>
    <w:p w14:paraId="4E4CE94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|  Actual T. | Required T.| Design Pressure |    M.A.W.P. |</w:t>
      </w:r>
    </w:p>
    <w:p w14:paraId="2B7DE11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mm. |        mm. |            bars |        bars |</w:t>
      </w:r>
    </w:p>
    <w:p w14:paraId="785DF01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</w:t>
      </w:r>
    </w:p>
    <w:p w14:paraId="556D983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  Ring|          3 |    2.64879 |             0.1 |     0.13736 |</w:t>
      </w:r>
    </w:p>
    <w:p w14:paraId="1A95091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1.98494 |             0.1 |     0.28018 |</w:t>
      </w:r>
    </w:p>
    <w:p w14:paraId="64E043F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1.98708 |             0.1 |     0.27946 |</w:t>
      </w:r>
    </w:p>
    <w:p w14:paraId="7E6096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0.47257 |             0.1 |     2.80031 |</w:t>
      </w:r>
    </w:p>
    <w:p w14:paraId="7E74991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 3 |    0.57319 |             0.1 |     2.56958 |</w:t>
      </w:r>
    </w:p>
    <w:p w14:paraId="080D28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20|  Ring|          3 |    1.86049 |             0.1 |     0.32853 |</w:t>
      </w:r>
    </w:p>
    <w:p w14:paraId="51F63FF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30|          3 |    2.24961 |             0.1 |     0.20495 |</w:t>
      </w:r>
    </w:p>
    <w:p w14:paraId="13CFEC2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Ring|          3 |    No Calc |             0.1 |     No Calc |</w:t>
      </w:r>
    </w:p>
    <w:p w14:paraId="5F605F1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40|          3 |    1.62103 |             0.1 |     0.46793 |</w:t>
      </w:r>
    </w:p>
    <w:p w14:paraId="6BC7052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Ring|          3 |    2.25778 |             0.1 |     0.20299 |</w:t>
      </w:r>
    </w:p>
    <w:p w14:paraId="739C85F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1.85593 |             0.1 |     0.33169 |</w:t>
      </w:r>
    </w:p>
    <w:p w14:paraId="5924C8A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50|          3 |    0.51366 |             0.1 |     2.52828 |</w:t>
      </w:r>
    </w:p>
    <w:p w14:paraId="07973AF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  Ring|          3 |    0.56956 |             0.1 |      2.4333 |</w:t>
      </w:r>
    </w:p>
    <w:p w14:paraId="11B2097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0.50876 |             0.1 |     2.55869 |</w:t>
      </w:r>
    </w:p>
    <w:p w14:paraId="246B989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1.80715 |             0.1 |     0.35777 |</w:t>
      </w:r>
    </w:p>
    <w:p w14:paraId="0DBE77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1.80239 |             0.1 |     0.36038 |</w:t>
      </w:r>
    </w:p>
    <w:p w14:paraId="2FC2BB8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60|          3 |    1.89031 |             0.1 |     0.31681 |</w:t>
      </w:r>
    </w:p>
    <w:p w14:paraId="3B168B4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  Ring|          3 |    0.51049 |             0.1 |     2.54788 |</w:t>
      </w:r>
    </w:p>
    <w:p w14:paraId="2AF5A26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2.27117 |             0.1 |     0.19962 |</w:t>
      </w:r>
    </w:p>
    <w:p w14:paraId="11CA3BC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70|          3 |     0.6303 |             0.1 |     1.95727 |</w:t>
      </w:r>
    </w:p>
    <w:p w14:paraId="0901C7C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  Ring|          3 |    1.56614 |             0.1 |        0.51 |</w:t>
      </w:r>
    </w:p>
    <w:p w14:paraId="09EEBB2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0.62816 |             0.1 |     1.96585 |</w:t>
      </w:r>
    </w:p>
    <w:p w14:paraId="58A144A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80|          3 |    0.62816 |             0.1 |     1.96585 |</w:t>
      </w:r>
    </w:p>
    <w:p w14:paraId="059C9F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Ring|          3 |    0.63409 |             0.1 |      1.9422 |</w:t>
      </w:r>
    </w:p>
    <w:p w14:paraId="6A24FB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1.85593 |             0.1 |     0.33169 |</w:t>
      </w:r>
    </w:p>
    <w:p w14:paraId="360A170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90|          3 |    0.51366 |             0.1 |     2.52828 |</w:t>
      </w:r>
    </w:p>
    <w:p w14:paraId="7592805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 Ring|          3 |    1.04348 |             0.1 |     1.44208 |</w:t>
      </w:r>
    </w:p>
    <w:p w14:paraId="4B9E6C9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1.78809 |             0.1 |      0.3684 |</w:t>
      </w:r>
    </w:p>
    <w:p w14:paraId="09D14D0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100|          3 |    1.96728 |             0.1 |     0.28568 |</w:t>
      </w:r>
    </w:p>
    <w:p w14:paraId="2DE7BF5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100|  Ring|          3 |    0.51198 |             0.1 |     2.53866 |</w:t>
      </w:r>
    </w:p>
    <w:p w14:paraId="0B64103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1.94504 |             0.1 |      0.2941 |</w:t>
      </w:r>
    </w:p>
    <w:p w14:paraId="0E4AFE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110|          3 |    0.34821 |             0.1 |     4.03247 |</w:t>
      </w:r>
    </w:p>
    <w:p w14:paraId="5FF20D5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</w:t>
      </w:r>
    </w:p>
    <w:p w14:paraId="39FF062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Minimum                                                      0.137</w:t>
      </w:r>
    </w:p>
    <w:p w14:paraId="69B8153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62CB67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674C549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8F3D58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Actual Length | Allowable Length | Ring Inertia | Ring Inertia |</w:t>
      </w:r>
    </w:p>
    <w:p w14:paraId="25C0FAF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| Bet. Stiffeners |  Bet. Stiffeners |     Required |    Available |</w:t>
      </w:r>
    </w:p>
    <w:p w14:paraId="59D2A42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     mm. |              mm. |        cm**4 |        cm**4 |</w:t>
      </w:r>
    </w:p>
    <w:p w14:paraId="631D3F5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</w:t>
      </w:r>
    </w:p>
    <w:p w14:paraId="51F83F5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  Ring|            3958 |          5366.66 |      No Calc |      No Calc |</w:t>
      </w:r>
    </w:p>
    <w:p w14:paraId="70B4BD4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1988 |          5367.77 |      4.74696 |      17.6358 |</w:t>
      </w:r>
    </w:p>
    <w:p w14:paraId="48EDDB8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1993 |          5367.78 |      3.17821 |      17.6358 |</w:t>
      </w:r>
    </w:p>
    <w:p w14:paraId="2B65760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12.9998 |          362.283 |      1.60148 |      17.6358 |</w:t>
      </w:r>
    </w:p>
    <w:p w14:paraId="5DA72FD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    100 |          3105.85 |     0.090213 |      17.6358 |</w:t>
      </w:r>
    </w:p>
    <w:p w14:paraId="453630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20|  Ring|         1679.94 |          1679.94 |      No Calc |      No Calc |</w:t>
      </w:r>
    </w:p>
    <w:p w14:paraId="6031190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30|          1752.3 |           1752.3 |      2.74012 |      118.645 |</w:t>
      </w:r>
    </w:p>
    <w:p w14:paraId="0651E4A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Ring|         No Calc |          No Calc |      No Calc |      No Calc |</w:t>
      </w:r>
    </w:p>
    <w:p w14:paraId="132C39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40|             800 |          3576.41 |      1.50003 |      18.5486 |</w:t>
      </w:r>
    </w:p>
    <w:p w14:paraId="69D55A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Ring|          1752.3 |           1752.3 |      No Calc |      No Calc |</w:t>
      </w:r>
    </w:p>
    <w:p w14:paraId="14DA66A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1085.13 |          1085.13 |      5.32031 |      21.7628 |</w:t>
      </w:r>
    </w:p>
    <w:p w14:paraId="292E8AA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50|         0.99994 |          0.99994 |      1.08257 |      17.7314 |</w:t>
      </w:r>
    </w:p>
    <w:p w14:paraId="1722ACF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  Ring|              90 |          2782.45 |      No Calc |      No Calc |</w:t>
      </w:r>
    </w:p>
    <w:p w14:paraId="755DC01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  13 |           332.63 |       0.1026 |      17.8679 |</w:t>
      </w:r>
    </w:p>
    <w:p w14:paraId="0EED3FE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1410 |          4840.94 |      1.41706 |      17.8679 |</w:t>
      </w:r>
    </w:p>
    <w:p w14:paraId="49738B5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1400 |          4840.92 |      2.80393 |      17.8679 |</w:t>
      </w:r>
    </w:p>
    <w:p w14:paraId="1FCA28B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60|            1587 |          4841.33 |      2.96283 |      17.8679 |</w:t>
      </w:r>
    </w:p>
    <w:p w14:paraId="18A0DA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  Ring|         0.99994 |          0.99994 |      No Calc |      No Calc |</w:t>
      </w:r>
    </w:p>
    <w:p w14:paraId="2460EAA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1809.08 |          1809.08 |      1.80308 |      17.8679 |</w:t>
      </w:r>
    </w:p>
    <w:p w14:paraId="69811BE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70|         0.99989 |          0.99989 |      3.39301 |      18.5482 |</w:t>
      </w:r>
    </w:p>
    <w:p w14:paraId="337EA14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  Ring|             737 |          3576.31 |      No Calc |      No Calc |</w:t>
      </w:r>
    </w:p>
    <w:p w14:paraId="4929B88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  13 |          979.513 |      1.41118 |      18.5486 |</w:t>
      </w:r>
    </w:p>
    <w:p w14:paraId="405A9A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80|              50 |          1799.98 |      0.11813 |      18.5486 |</w:t>
      </w:r>
    </w:p>
    <w:p w14:paraId="1B3C886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Ring|         0.99989 |          0.99989 |      No Calc |      No Calc |</w:t>
      </w:r>
    </w:p>
    <w:p w14:paraId="0A8EC7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1085.13 |          1085.13 |       2.0298 |       18.381 |</w:t>
      </w:r>
    </w:p>
    <w:p w14:paraId="32164B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90|         0.99994 |          0.99994 |      1.08257 |      17.7021 |</w:t>
      </w:r>
    </w:p>
    <w:p w14:paraId="2D562FC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 Ring|             375 |          4840.98 |      No Calc |      No Calc |</w:t>
      </w:r>
    </w:p>
    <w:p w14:paraId="6368FEA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1370 |          4840.85 |      1.73585 |      17.8679 |</w:t>
      </w:r>
    </w:p>
    <w:p w14:paraId="0E1CDD2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100|            1755 |          4841.66 |      3.11292 |      17.8679 |</w:t>
      </w:r>
    </w:p>
    <w:p w14:paraId="2482D2D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100|  Ring|         0.99994 |          0.99994 |      No Calc |      No Calc |</w:t>
      </w:r>
    </w:p>
    <w:p w14:paraId="4479EA0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1679.26 |          1679.26 |      1.67377 |      21.4269 |</w:t>
      </w:r>
    </w:p>
    <w:p w14:paraId="6443BBF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110|         0.99982 |          0.99982 |      0.52653 |      20.0339 |</w:t>
      </w:r>
    </w:p>
    <w:p w14:paraId="4BC810D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</w:t>
      </w:r>
    </w:p>
    <w:p w14:paraId="6098E7A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A06437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Elements Suitable for External Pressure.</w:t>
      </w:r>
    </w:p>
    <w:p w14:paraId="4208EA4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17BE07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ASME Code, Section VIII Division 1, 2017</w:t>
      </w:r>
    </w:p>
    <w:p w14:paraId="00D4DAE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99E942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10 to Ring:[1 of 1]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A01D86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DB246D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067528B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4F77E4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7663047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054CF28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3.000    1306.00     3958.00    435.33    3.0306  0.0000467     4.49</w:t>
      </w:r>
    </w:p>
    <w:p w14:paraId="459D821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(4*4.485)/(3*435.3333) = 0.1374 bars</w:t>
      </w:r>
    </w:p>
    <w:p w14:paraId="42DD1AB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317F8F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1926B42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7515911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2.649    1306.00     3958.00    493.06    3.0306  0.0000385     3.70</w:t>
      </w:r>
    </w:p>
    <w:p w14:paraId="13A6232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(4*3.6983)/(3*493.0556) = 0.1 bars</w:t>
      </w:r>
    </w:p>
    <w:p w14:paraId="6E6EAB2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5A620D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Stiffened Length (Slen):</w:t>
      </w:r>
    </w:p>
    <w:p w14:paraId="1A026CB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2DB862A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3.000    1306.00     5366.66    435.33    4.1092  0.0000340     3.27</w:t>
      </w:r>
    </w:p>
    <w:p w14:paraId="17C357B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(4*3.268)/(3*435.3333) = 0.1001 bars</w:t>
      </w:r>
    </w:p>
    <w:p w14:paraId="2221DF3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499B41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Ring:[1 of 1] to Ring:[2 of 2]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686B262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E3DEBD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4501985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1002AD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3FC8407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463DC7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3.000    1306.00     1988.00    435.33    1.5222  0.0000953     9.15</w:t>
      </w:r>
    </w:p>
    <w:p w14:paraId="3503547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(4*9.1484)/(3*435.3333) = 0.2802 bars</w:t>
      </w:r>
    </w:p>
    <w:p w14:paraId="330C6C4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CD68C3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5AC3213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1153BDE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1.985    1306.00     1988.00    657.96    1.5222  0.0000514     4.94</w:t>
      </w:r>
    </w:p>
    <w:p w14:paraId="652CFD3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(4*4.9351)/(3*657.9558) = 0.1 bars</w:t>
      </w:r>
    </w:p>
    <w:p w14:paraId="6DD3DCD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489076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Stiffened Length (Slen):</w:t>
      </w:r>
    </w:p>
    <w:p w14:paraId="0C2E2F7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3AA6DAE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3.000    1306.00     5367.77    435.33    4.1101  0.0000340     3.27</w:t>
      </w:r>
    </w:p>
    <w:p w14:paraId="1BDC397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(4*3.2673)/(3*435.3333) = 0.1001 bars</w:t>
      </w:r>
    </w:p>
    <w:p w14:paraId="10B6F9B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E35BAA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Ring:[2 of 2] to Ring:[3 of 3]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69C9CAD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244EC9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1C77499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5626CC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4E3BA6F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32B67A1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3.000    1306.00     1993.00    435.33    1.5260  0.0000951     9.12</w:t>
      </w:r>
    </w:p>
    <w:p w14:paraId="12B2C8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(4*9.1248)/(3*435.3333) = 0.2795 bars</w:t>
      </w:r>
    </w:p>
    <w:p w14:paraId="4B35864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202C64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4640FD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3417224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1.987    1306.00     1993.00    657.25    1.5260  0.0000514     4.93</w:t>
      </w:r>
    </w:p>
    <w:p w14:paraId="58BE6CE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(4*4.9298)/(3*657.2463) = 0.1 bars</w:t>
      </w:r>
    </w:p>
    <w:p w14:paraId="3BC6F8F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0869EA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Stiffened Length (Slen):</w:t>
      </w:r>
    </w:p>
    <w:p w14:paraId="5A2B5B1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0144575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3.000    1306.00     5367.78    435.33    4.1101  0.0000340     3.27</w:t>
      </w:r>
    </w:p>
    <w:p w14:paraId="7CC8B48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(4*3.2673)/(3*435.3333) = 0.1001 bars</w:t>
      </w:r>
    </w:p>
    <w:p w14:paraId="4150C3E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7870B1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Cone From Ring 16 to 30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7198ABA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6A1433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6B7AD2A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0BC071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5920120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2B934E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2.983    1736.03     1752.30    582.01    1.0094  0.0000932     8.95</w:t>
      </w:r>
    </w:p>
    <w:p w14:paraId="2CB748D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(4*8.9467)/(3*582.0123) = 0.2049 bars</w:t>
      </w:r>
    </w:p>
    <w:p w14:paraId="5A7D07F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937DA1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179949A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per UG-33(f), te = t * cos(alpha).</w:t>
      </w:r>
    </w:p>
    <w:p w14:paraId="1652225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64C2F9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0BEFCF5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2E52B48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2.237    1736.03     1752.30    776.15    1.0094  0.0000606     5.82</w:t>
      </w:r>
    </w:p>
    <w:p w14:paraId="081DEA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(4*5.8216)/(3*776.1512) = 0.1 bars</w:t>
      </w:r>
    </w:p>
    <w:p w14:paraId="3F4F474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5E1E5B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7A8327C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per UG-33(f), te = t * cos(alpha).</w:t>
      </w:r>
    </w:p>
    <w:p w14:paraId="7EE4957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3B9D4D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Ring5 to 40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0A8F641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D7B258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062107A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2BA2F1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2C44E7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52645A6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3.000    1736.00      800.00    578.67    0.4608  0.0002116    20.31</w:t>
      </w:r>
    </w:p>
    <w:p w14:paraId="416B1E9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(4*20.3093)/(3*578.6667) = 0.4679 bars</w:t>
      </w:r>
    </w:p>
    <w:p w14:paraId="70AEC02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05C046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2C4D2D2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680FE7C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1.621    1736.00      800.00   1070.92    0.4608  0.0000837     8.03</w:t>
      </w:r>
    </w:p>
    <w:p w14:paraId="268A16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(4*8.0326)/(3*1070.9225) = 0.1 bars</w:t>
      </w:r>
    </w:p>
    <w:p w14:paraId="23D5EF5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506A31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Stiffened Length (Slen):</w:t>
      </w:r>
    </w:p>
    <w:p w14:paraId="11D767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115CBD9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3.000    1736.00     3576.41    578.67    2.0601  0.0000452     4.34</w:t>
      </w:r>
    </w:p>
    <w:p w14:paraId="37E7614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(4*4.3427)/(3*578.6667) = 0.1001 bars</w:t>
      </w:r>
    </w:p>
    <w:p w14:paraId="6A57637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AD6461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Cone From Ring 21 to Ring:17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B323B6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F89858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56E53A6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B888A1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022F1F1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7414CB7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2.972    1736.06     1085.13    584.13    0.6251  0.0001514    14.53</w:t>
      </w:r>
    </w:p>
    <w:p w14:paraId="151997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(4*14.5319)/(3*584.1302) = 0.3317 bars</w:t>
      </w:r>
    </w:p>
    <w:p w14:paraId="365CBD6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AB0232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0881FD0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per UG-33(f), te = t * cos(alpha).</w:t>
      </w:r>
    </w:p>
    <w:p w14:paraId="024E46F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7B1D0F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7077570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47596C0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1.839    1736.06     1085.13    944.21    0.6251  0.0000738     7.08</w:t>
      </w:r>
    </w:p>
    <w:p w14:paraId="13C9882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(4*7.0822)/(3*944.2127) = 0.1 bars</w:t>
      </w:r>
    </w:p>
    <w:p w14:paraId="15AAACC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229B28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3BFA7C3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per UG-33(f), te = t * cos(alpha).</w:t>
      </w:r>
    </w:p>
    <w:p w14:paraId="7AAAC63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F35A65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Cone From Ring:17 to 50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3D78270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378D2F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4917A6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Ring 7 to Ring 8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1FED462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DC4DFE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28835F1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14F46F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1F70728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0604DF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3.000    1406.00     1410.00    468.67    1.0028  0.0001310    12.58</w:t>
      </w:r>
    </w:p>
    <w:p w14:paraId="6653121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(4*12.5764)/(3*468.6667) = 0.3578 bars</w:t>
      </w:r>
    </w:p>
    <w:p w14:paraId="7B1A852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1D38C9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3A85BA2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128D672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1.807    1406.00     1410.00    778.02    1.0028  0.0000608     5.84</w:t>
      </w:r>
    </w:p>
    <w:p w14:paraId="0B56ADB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(4*5.8358)/(3*778.0202) = 0.1 bars</w:t>
      </w:r>
    </w:p>
    <w:p w14:paraId="7118171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067D83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Stiffened Length (Slen):</w:t>
      </w:r>
    </w:p>
    <w:p w14:paraId="02086B1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12C5D55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3.000    1406.00     4840.94    468.67    3.4431  0.0000366     3.52</w:t>
      </w:r>
    </w:p>
    <w:p w14:paraId="590190E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(4*3.5182)/(3*468.6667) = 0.1001 bars</w:t>
      </w:r>
    </w:p>
    <w:p w14:paraId="248D712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8FD8B7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Ring 8 to Ring 9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18EDF32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93B745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7434B5F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977BE7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0C0E96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724CAE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3.000    1406.00     1400.00    468.67    0.9957  0.0001320    12.67</w:t>
      </w:r>
    </w:p>
    <w:p w14:paraId="289A82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(4*12.6681)/(3*468.6667) = 0.3604 bars</w:t>
      </w:r>
    </w:p>
    <w:p w14:paraId="2D66750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58BFBD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40C99A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78D2D3D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1.802    1406.00     1400.00    780.07    0.9957  0.0000610     5.85</w:t>
      </w:r>
    </w:p>
    <w:p w14:paraId="7FD2796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(4*5.8512)/(3*780.0737) = 0.1 bars</w:t>
      </w:r>
    </w:p>
    <w:p w14:paraId="0EDCDFE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D2F9E5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Stiffened Length (Slen):</w:t>
      </w:r>
    </w:p>
    <w:p w14:paraId="4E97232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07C9009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3.000    1406.00     4840.92    468.67    3.4430  0.0000366     3.52</w:t>
      </w:r>
    </w:p>
    <w:p w14:paraId="08E69AD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(4*3.5182)/(3*468.6667) = 0.1001 bars</w:t>
      </w:r>
    </w:p>
    <w:p w14:paraId="49CF3B0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2BEE68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Ring 9 to 60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79FC80A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A27AF0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60C206F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C41212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5AB7631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77CBE5B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3.000    1406.00     1587.00    468.67    1.1287  0.0001160    11.14</w:t>
      </w:r>
    </w:p>
    <w:p w14:paraId="5485977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(4*11.1366)/(3*468.6667) = 0.3168 bars</w:t>
      </w:r>
    </w:p>
    <w:p w14:paraId="4E989B9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BA18AE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516161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345820C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1.890    1406.00     1587.00    743.79    1.1287  0.0000581     5.58</w:t>
      </w:r>
    </w:p>
    <w:p w14:paraId="5DDF017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(4*5.5789)/(3*743.7935) = 0.1 bars</w:t>
      </w:r>
    </w:p>
    <w:p w14:paraId="315353B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5B3ECE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Stiffened Length (Slen):</w:t>
      </w:r>
    </w:p>
    <w:p w14:paraId="2D4B16A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0623100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3.000    1406.00     4841.33    468.67    3.4433  0.0000366     3.52</w:t>
      </w:r>
    </w:p>
    <w:p w14:paraId="31BB1CF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(4*3.5179)/(3*468.6667) = 0.1001 bars</w:t>
      </w:r>
    </w:p>
    <w:p w14:paraId="7D6289F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AC7A54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Cone From Ring 18 to Ring 23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C24D62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244193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1B3CDAF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A87421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0DE6973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4C6C40F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2.990    1735.86     1809.08    580.58    1.0422  0.0000905     8.69</w:t>
      </w:r>
    </w:p>
    <w:p w14:paraId="48EA2AA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(4*8.6927)/(3*580.5842) = 0.1996 bars</w:t>
      </w:r>
    </w:p>
    <w:p w14:paraId="70411D7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5DE8F0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737C0C5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per UG-33(f), te = t * cos(alpha).</w:t>
      </w:r>
    </w:p>
    <w:p w14:paraId="07637A8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559CF7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163A33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29888BD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2.263    1735.86     1809.08    766.90    1.0422  0.0000599     5.75</w:t>
      </w:r>
    </w:p>
    <w:p w14:paraId="6C15A7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(4*5.7522)/(3*766.8951) = 0.1 bars</w:t>
      </w:r>
    </w:p>
    <w:p w14:paraId="7D85975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44B50B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6562C94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per UG-33(f), te = t * cos(alpha).</w:t>
      </w:r>
    </w:p>
    <w:p w14:paraId="4E3BAE1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F58F6F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Cone From Ring 23 to 70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769664C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DEF6DB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2D4F66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70 to Ring 10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5E5AE9A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9734A6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4560B70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EB1B51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462B486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10E3123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3.000    1736.00      737.00    578.67    0.4245  0.0002306    22.14</w:t>
      </w:r>
    </w:p>
    <w:p w14:paraId="3881A7F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(4*22.1352)/(3*578.6667) = 0.51 bars</w:t>
      </w:r>
    </w:p>
    <w:p w14:paraId="6DB83E3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B98A4C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4A1759A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5FCEE2B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1.566    1736.00      737.00   1108.46    0.4245  0.0000866     8.31</w:t>
      </w:r>
    </w:p>
    <w:p w14:paraId="26CD11D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(4*8.3142)/(3*1108.459) = 0.1 bars</w:t>
      </w:r>
    </w:p>
    <w:p w14:paraId="5CCD242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CBC175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Stiffened Length (Slen):</w:t>
      </w:r>
    </w:p>
    <w:p w14:paraId="49085AB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27F79F8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3.000    1736.00     3576.31    578.67    2.0601  0.0000452     4.34</w:t>
      </w:r>
    </w:p>
    <w:p w14:paraId="1B8A8D2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(4*4.3428)/(3*578.6667) = 0.1001 bars</w:t>
      </w:r>
    </w:p>
    <w:p w14:paraId="68F10DE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F2E9A2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Cone From Ring 24 to Ring 26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6FA41B9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5A1E08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643DB84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A64695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2529F3D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3F6491E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2.972    1736.06     1085.13    584.13    0.6251  0.0001514    14.53</w:t>
      </w:r>
    </w:p>
    <w:p w14:paraId="3E884DA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(4*14.5319)/(3*584.1302) = 0.3317 bars</w:t>
      </w:r>
    </w:p>
    <w:p w14:paraId="30F21D5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FD8630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57A6462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per UG-33(f), te = t * cos(alpha).</w:t>
      </w:r>
    </w:p>
    <w:p w14:paraId="5E1DB86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444969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4185186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1E68BCE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1.839    1736.06     1085.13    944.21    0.6251  0.0000738     7.08</w:t>
      </w:r>
    </w:p>
    <w:p w14:paraId="0424359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(4*7.0822)/(3*944.2127) = 0.1 bars</w:t>
      </w:r>
    </w:p>
    <w:p w14:paraId="26162B7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005030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4DD2236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per UG-33(f), te = t * cos(alpha).</w:t>
      </w:r>
    </w:p>
    <w:p w14:paraId="2AA4C1E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AE7003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Cone From Ring 26 to 90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F9E9D7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ACAD29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0DF526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90 to Ring 12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055CC50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C0735D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1CDC557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042AF3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0E29A63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64267F1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3.000    1406.00      375.00    468.67    0.2667  0.0005280    50.69</w:t>
      </w:r>
    </w:p>
    <w:p w14:paraId="2B69D5A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(4*50.6919)/(3*468.6667) = 1.4421 bars</w:t>
      </w:r>
    </w:p>
    <w:p w14:paraId="2F2A6C4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21446C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6B2E72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43D8D2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1.043    1406.00      375.00   1347.41    0.2667  0.0001053    10.11</w:t>
      </w:r>
    </w:p>
    <w:p w14:paraId="7216F8D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(4*10.1068)/(3*1347.4142) = 0.1 bars</w:t>
      </w:r>
    </w:p>
    <w:p w14:paraId="37A22F6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5BB945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Stiffened Length (Slen):</w:t>
      </w:r>
    </w:p>
    <w:p w14:paraId="34E79C2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0A36853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3.000    1406.00     4840.98    468.67    3.4431  0.0000366     3.52</w:t>
      </w:r>
    </w:p>
    <w:p w14:paraId="64750CD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(4*3.5182)/(3*468.6667) = 0.1001 bars</w:t>
      </w:r>
    </w:p>
    <w:p w14:paraId="0920DAC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BF8082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Ring 12 to Ring 13]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00AB2A4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E4DA1F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6A01DCD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E197F9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07B0AA1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1264758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3.000    1406.00     1370.00    468.67    0.9744  0.0001349    12.95</w:t>
      </w:r>
    </w:p>
    <w:p w14:paraId="3488934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(4*12.9498)/(3*468.6667) = 0.3684 bars</w:t>
      </w:r>
    </w:p>
    <w:p w14:paraId="3328880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5049BF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70E64A9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25D3691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1.788    1406.00     1370.00    786.31    0.9744  0.0000614     5.90</w:t>
      </w:r>
    </w:p>
    <w:p w14:paraId="4509333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(4*5.898)/(3*786.3148) = 0.1 bars</w:t>
      </w:r>
    </w:p>
    <w:p w14:paraId="21A392F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516932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Stiffened Length (Slen):</w:t>
      </w:r>
    </w:p>
    <w:p w14:paraId="7FEDC07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3693113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3.000    1406.00     4840.85    468.67    3.4430  0.0000366     3.52</w:t>
      </w:r>
    </w:p>
    <w:p w14:paraId="29FFA54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(4*3.5183)/(3*468.6667) = 0.1001 bars</w:t>
      </w:r>
    </w:p>
    <w:p w14:paraId="4D417EB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4E4563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Ring 13] to 100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3DB3F90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A01AAF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34CBE20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728F2A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3FF736C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75D2B2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3.000    1406.00     1755.00    468.67    1.2482  0.0001046    10.04</w:t>
      </w:r>
    </w:p>
    <w:p w14:paraId="309E1DE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(4*10.0421)/(3*468.6667) = 0.2857 bars</w:t>
      </w:r>
    </w:p>
    <w:p w14:paraId="762BC05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F76CFA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774981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10D698A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1.967    1406.00     1755.00    714.69    1.2482  0.0000558     5.36</w:t>
      </w:r>
    </w:p>
    <w:p w14:paraId="076183C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(4*5.3608)/(3*714.6927) = 0.1 bars</w:t>
      </w:r>
    </w:p>
    <w:p w14:paraId="3B12500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F62102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Stiffened Length (Slen):</w:t>
      </w:r>
    </w:p>
    <w:p w14:paraId="3C058C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62197C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3.000    1406.00     4841.66    468.67    3.4436  0.0000366     3.52</w:t>
      </w:r>
    </w:p>
    <w:p w14:paraId="09657C6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(4*3.5177)/(3*468.6667) = 0.1001 bars</w:t>
      </w:r>
    </w:p>
    <w:p w14:paraId="6917074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7E680E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Cone From Ring 28 to Ring 22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433458E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B11E31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CC0242">
        <w:rPr>
          <w:rFonts w:ascii="Arial" w:hAnsi="Courier New" w:cs="Courier New"/>
          <w:color w:val="000000"/>
          <w:sz w:val="18"/>
        </w:rPr>
        <w:t>°</w:t>
      </w:r>
      <w:r w:rsidRPr="00CC0242">
        <w:rPr>
          <w:rFonts w:ascii="Arial" w:hAnsi="Courier New" w:cs="Courier New"/>
          <w:color w:val="000000"/>
          <w:sz w:val="18"/>
        </w:rPr>
        <w:t>C    :   0.192E+09 KPa.</w:t>
      </w:r>
    </w:p>
    <w:p w14:paraId="1A18FA8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49DE77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384843F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0767C6F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2.981    1406.04     1679.26    471.64    1.1943  0.0001084    10.40</w:t>
      </w:r>
    </w:p>
    <w:p w14:paraId="7C91F1C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(4*10.4036)/(3*471.6358) = 0.2941 bars</w:t>
      </w:r>
    </w:p>
    <w:p w14:paraId="55995B9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FC4233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694A934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per UG-33(f), te = t * cos(alpha).</w:t>
      </w:r>
    </w:p>
    <w:p w14:paraId="4E17CB3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526AE1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Results for Required Thickness (Tca):</w:t>
      </w:r>
    </w:p>
    <w:p w14:paraId="0C35B21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Tca         OD        SLEN       D/t       L/D   Factor A        B</w:t>
      </w:r>
    </w:p>
    <w:p w14:paraId="062B229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1.933    1406.04     1679.26    727.44    1.1943  0.0000568     5.46</w:t>
      </w:r>
    </w:p>
    <w:p w14:paraId="6FAD9D3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(4*5.4564)/(3*727.4449) = 0.1 bars</w:t>
      </w:r>
    </w:p>
    <w:p w14:paraId="20A766C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B40537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3BD53D0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per UG-33(f), te = t * cos(alpha).</w:t>
      </w:r>
    </w:p>
    <w:p w14:paraId="57ED6D2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DF0945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 xml:space="preserve">Cone From Ring 22 to the end: Ext. Chart: HA-2 at 50 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CC0242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1ED130D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37BE90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C92DB9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Ring:[1 of 1] , SA-240 316 , Bar Ring: 47 x 10 mm.</w:t>
      </w:r>
    </w:p>
    <w:p w14:paraId="1F4593B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624C6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69 mm.</w:t>
      </w:r>
    </w:p>
    <w:p w14:paraId="3892D45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90A62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5CF50C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C78F9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2.066          1.5000           3.098</w:t>
      </w:r>
    </w:p>
    <w:p w14:paraId="2AE85D3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096C4CD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6.766                         127.648</w:t>
      </w:r>
    </w:p>
    <w:p w14:paraId="31C6FC5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256EDC0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4717876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04E9A0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480060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215F799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0.015         17.3673         623.030</w:t>
      </w:r>
    </w:p>
    <w:p w14:paraId="3C3980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-7.6327         273.815</w:t>
      </w:r>
    </w:p>
    <w:p w14:paraId="0FB55A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8.667                         896.845</w:t>
      </w:r>
    </w:p>
    <w:p w14:paraId="27DBB84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74B0D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3642E54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B0841D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3.10 N./mm²</w:t>
      </w:r>
    </w:p>
    <w:p w14:paraId="06865D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0.0000323</w:t>
      </w:r>
    </w:p>
    <w:p w14:paraId="3916EA8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D30FF2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3DD1587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6F334DB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(1306.0²*2973.0002(3.0+4.7/2973.0002)0.000032)/10.9</w:t>
      </w:r>
    </w:p>
    <w:p w14:paraId="424E577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 cm**4</w:t>
      </w:r>
    </w:p>
    <w:p w14:paraId="629EC5E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99E9B7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6EE66FE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3704AA8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6B62F06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7EDB938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3.03  Kgf/mm.</w:t>
      </w:r>
    </w:p>
    <w:p w14:paraId="2864A6F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39.59  Kgf</w:t>
      </w:r>
    </w:p>
    <w:p w14:paraId="2D04EAA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3587.38  mm.³</w:t>
      </w:r>
    </w:p>
    <w:p w14:paraId="5B12259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0.81  Kgf/mm.</w:t>
      </w:r>
    </w:p>
    <w:p w14:paraId="2905002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73.59  N./mm²</w:t>
      </w:r>
    </w:p>
    <w:p w14:paraId="3C45626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02301DB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45.03  Kgf/mm.</w:t>
      </w:r>
    </w:p>
    <w:p w14:paraId="4D1B95D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3.14  Kgf/mm.</w:t>
      </w:r>
    </w:p>
    <w:p w14:paraId="4E54848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088141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Ring:[2 of 2] , SA-240 316 , Bar Ring: 47 x 10 mm.</w:t>
      </w:r>
    </w:p>
    <w:p w14:paraId="07F7C2B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323FB0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69 mm.</w:t>
      </w:r>
    </w:p>
    <w:p w14:paraId="1EF14F4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E6BE28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6AF7F12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20B1DF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2.066          1.5000           3.098</w:t>
      </w:r>
    </w:p>
    <w:p w14:paraId="2B0B7A5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21557CD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6.766                         127.648</w:t>
      </w:r>
    </w:p>
    <w:p w14:paraId="15346B5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D21A52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359FEDA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12C199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20C44BB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FBA1C5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0.015         17.3673         623.030</w:t>
      </w:r>
    </w:p>
    <w:p w14:paraId="0ED1839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-7.6327         273.815</w:t>
      </w:r>
    </w:p>
    <w:p w14:paraId="4D9C0EF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8.667                         896.845</w:t>
      </w:r>
    </w:p>
    <w:p w14:paraId="5766F2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03254A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1FF3003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334F11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3.03 N./mm²</w:t>
      </w:r>
    </w:p>
    <w:p w14:paraId="17273A1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0.0000315</w:t>
      </w:r>
    </w:p>
    <w:p w14:paraId="2B4F7C9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13A247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47B03B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728C749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(1306.0²*1990.5(3.0+4.7/1990.5)0.000032)/10.9</w:t>
      </w:r>
    </w:p>
    <w:p w14:paraId="1292066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 cm**4</w:t>
      </w:r>
    </w:p>
    <w:p w14:paraId="21D2BC6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F49655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6F50741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3ECF8B3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79872A2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633228A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2.03  Kgf/mm.</w:t>
      </w:r>
    </w:p>
    <w:p w14:paraId="4340AFE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26.51  Kgf</w:t>
      </w:r>
    </w:p>
    <w:p w14:paraId="2222FF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3587.38  mm.³</w:t>
      </w:r>
    </w:p>
    <w:p w14:paraId="3D99F1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0.54  Kgf/mm.</w:t>
      </w:r>
    </w:p>
    <w:p w14:paraId="785FD89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73.59  N./mm²</w:t>
      </w:r>
    </w:p>
    <w:p w14:paraId="32DDB55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1FBD1EB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45.03  Kgf/mm.</w:t>
      </w:r>
    </w:p>
    <w:p w14:paraId="4CCA11E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2.10  Kgf/mm.</w:t>
      </w:r>
    </w:p>
    <w:p w14:paraId="207702B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030A7C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Ring:[3 of 3] , SA-240 316 , Bar Ring: 47 x 10 mm.</w:t>
      </w:r>
    </w:p>
    <w:p w14:paraId="0B118B3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C95D34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69 mm.</w:t>
      </w:r>
    </w:p>
    <w:p w14:paraId="433032F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5009A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11D971C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FB888E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2.066          1.5000           3.098</w:t>
      </w:r>
    </w:p>
    <w:p w14:paraId="0E4CA94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6179C3A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6.766                         127.648</w:t>
      </w:r>
    </w:p>
    <w:p w14:paraId="3201DB8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6BF297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5374A7F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C21AE2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51A7B03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D5A56D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0.015         17.3673         623.030</w:t>
      </w:r>
    </w:p>
    <w:p w14:paraId="6433FC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-7.6327         273.815</w:t>
      </w:r>
    </w:p>
    <w:p w14:paraId="53B75AA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8.667                         896.845</w:t>
      </w:r>
    </w:p>
    <w:p w14:paraId="6A7C190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3E56D4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4DBE885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381538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2.82 N./mm²</w:t>
      </w:r>
    </w:p>
    <w:p w14:paraId="31C682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0.0000294</w:t>
      </w:r>
    </w:p>
    <w:p w14:paraId="4ADC09D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BE0865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5B782B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3ED30A7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(1306.0²*1003.0(3.0+4.7/1003.0)0.000029)/10.9</w:t>
      </w:r>
    </w:p>
    <w:p w14:paraId="0CBC589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 cm**4</w:t>
      </w:r>
    </w:p>
    <w:p w14:paraId="41F67A9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96709B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1A684F6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4929BB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2D3ACEA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46D78D7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1.02  Kgf/mm.</w:t>
      </w:r>
    </w:p>
    <w:p w14:paraId="4E11553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13.36  Kgf</w:t>
      </w:r>
    </w:p>
    <w:p w14:paraId="099E1D3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3587.38  mm.³</w:t>
      </w:r>
    </w:p>
    <w:p w14:paraId="072809B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0.27  Kgf/mm.</w:t>
      </w:r>
    </w:p>
    <w:p w14:paraId="7FD286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73.59  N./mm²</w:t>
      </w:r>
    </w:p>
    <w:p w14:paraId="525081E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5C1E425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45.03  Kgf/mm.</w:t>
      </w:r>
    </w:p>
    <w:p w14:paraId="4CAEF05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1.06  Kgf/mm.</w:t>
      </w:r>
    </w:p>
    <w:p w14:paraId="31DCB1F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03A123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Ring:[4 of 4] , SA-240 316 , Bar Ring: 47 x 10 mm.</w:t>
      </w:r>
    </w:p>
    <w:p w14:paraId="5A81C7D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2E67F3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69 mm.</w:t>
      </w:r>
    </w:p>
    <w:p w14:paraId="5A4086E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5B9BAD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749BB3B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6BD90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2.066          1.5000           3.098</w:t>
      </w:r>
    </w:p>
    <w:p w14:paraId="4183DA5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4AAF844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6.766                         127.648</w:t>
      </w:r>
    </w:p>
    <w:p w14:paraId="310309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69F37E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33D0CB6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D642F0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61CED45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B8088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0.015         17.3673         623.030</w:t>
      </w:r>
    </w:p>
    <w:p w14:paraId="48CEC41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-7.6327         273.815</w:t>
      </w:r>
    </w:p>
    <w:p w14:paraId="4F74CE4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8.667                         896.845</w:t>
      </w:r>
    </w:p>
    <w:p w14:paraId="343EA33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334970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308449A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73D38B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0.87 N./mm²</w:t>
      </w:r>
    </w:p>
    <w:p w14:paraId="325E8DB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0.0000090</w:t>
      </w:r>
    </w:p>
    <w:p w14:paraId="75DDAF6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16FCB9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3D8380E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5B8918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(1306.0²*56.5(3.0+4.7/56.5)0.000009)/10.9</w:t>
      </w:r>
    </w:p>
    <w:p w14:paraId="23C7E26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 cm**4</w:t>
      </w:r>
    </w:p>
    <w:p w14:paraId="58B0ED7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C73893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700644E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2AB4065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107478E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05B52F0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0.06  Kgf/mm.</w:t>
      </w:r>
    </w:p>
    <w:p w14:paraId="4B7561F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 0.75  Kgf</w:t>
      </w:r>
    </w:p>
    <w:p w14:paraId="0482FB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3587.38  mm.³</w:t>
      </w:r>
    </w:p>
    <w:p w14:paraId="20CD226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0.02  Kgf/mm.</w:t>
      </w:r>
    </w:p>
    <w:p w14:paraId="2737922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73.59  N./mm²</w:t>
      </w:r>
    </w:p>
    <w:p w14:paraId="20E7EB0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5092453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45.03  Kgf/mm.</w:t>
      </w:r>
    </w:p>
    <w:p w14:paraId="3DE90B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0.06  Kgf/mm.</w:t>
      </w:r>
    </w:p>
    <w:p w14:paraId="1364348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1D6A9C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16 , SA-240 304 , Bar Ring: 97 x 10 mm.</w:t>
      </w:r>
    </w:p>
    <w:p w14:paraId="274C570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5F4927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69 mm.</w:t>
      </w:r>
    </w:p>
    <w:p w14:paraId="438B69E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379E23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5864BF8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2919C15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2.066          1.5000           3.098</w:t>
      </w:r>
    </w:p>
    <w:p w14:paraId="5A6386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9.700         51.5000         499.550</w:t>
      </w:r>
    </w:p>
    <w:p w14:paraId="148F289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11.766                         502.648</w:t>
      </w:r>
    </w:p>
    <w:p w14:paraId="6A2060C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8A85D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43 mm.</w:t>
      </w:r>
    </w:p>
    <w:p w14:paraId="357F7C8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541A42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13CE9A1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F5A1CE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0.015         41.2219        3509.954</w:t>
      </w:r>
    </w:p>
    <w:p w14:paraId="158846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76.056         -8.7781         747.439</w:t>
      </w:r>
    </w:p>
    <w:p w14:paraId="7136695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76.071                        4257.393</w:t>
      </w:r>
    </w:p>
    <w:p w14:paraId="2F72CF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A7CE55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119 cm**4</w:t>
      </w:r>
    </w:p>
    <w:p w14:paraId="7AB6D3B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B72909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2.75 N./mm²</w:t>
      </w:r>
    </w:p>
    <w:p w14:paraId="02AB47B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0.0000286</w:t>
      </w:r>
    </w:p>
    <w:p w14:paraId="0386A3E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EE4BE4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406BFE0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2D6332F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(1306.0²*1716.1235(3.0+9.7/1716.1235)0.000029)/10.9</w:t>
      </w:r>
    </w:p>
    <w:p w14:paraId="156EDD7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 cm**4</w:t>
      </w:r>
    </w:p>
    <w:p w14:paraId="68D8263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45113A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Ring5 , SA-240 304 , Bar Ring: 47 x 10 mm.</w:t>
      </w:r>
    </w:p>
    <w:p w14:paraId="7C68912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DB4C7C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79 mm.</w:t>
      </w:r>
    </w:p>
    <w:p w14:paraId="49B7C3F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45CAA6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5185E2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1363AA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2.381          1.5000           3.572</w:t>
      </w:r>
    </w:p>
    <w:p w14:paraId="7765E7C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05F7ABA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7.081                         128.122</w:t>
      </w:r>
    </w:p>
    <w:p w14:paraId="2882BDE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825CA8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18 mm.</w:t>
      </w:r>
    </w:p>
    <w:p w14:paraId="0B2D011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222938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3608BC6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AF7BD1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0.018         16.5926         655.656</w:t>
      </w:r>
    </w:p>
    <w:p w14:paraId="0DE748D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-8.4075         332.221</w:t>
      </w:r>
    </w:p>
    <w:p w14:paraId="2A0A85B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8.670                         987.878</w:t>
      </w:r>
    </w:p>
    <w:p w14:paraId="68641E1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52837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19 cm**4</w:t>
      </w:r>
    </w:p>
    <w:p w14:paraId="629DC90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F40B35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3.12 N./mm²</w:t>
      </w:r>
    </w:p>
    <w:p w14:paraId="4C66199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0.0000325</w:t>
      </w:r>
    </w:p>
    <w:p w14:paraId="4CD45DC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7E0C2F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40BC7F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59D72F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(1736.0²*400.0(3.0+4.7/400.0)0.000032)/10.9</w:t>
      </w:r>
    </w:p>
    <w:p w14:paraId="46C31AB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 cm**4</w:t>
      </w:r>
    </w:p>
    <w:p w14:paraId="788A6DE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59B725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3864B65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632BE98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592634D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3B0EB79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0.41  Kgf/mm.</w:t>
      </w:r>
    </w:p>
    <w:p w14:paraId="64F0D4D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 7.08  Kgf</w:t>
      </w:r>
    </w:p>
    <w:p w14:paraId="556F510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3951.51  mm.³</w:t>
      </w:r>
    </w:p>
    <w:p w14:paraId="1A2A750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0.15  Kgf/mm.</w:t>
      </w:r>
    </w:p>
    <w:p w14:paraId="183A672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47A2072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6A9E952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4573094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0.43  Kgf/mm.</w:t>
      </w:r>
    </w:p>
    <w:p w14:paraId="0F99381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8E8F74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21 , SA-240 304 , Bar Ring: 50 x 10 mm.</w:t>
      </w:r>
    </w:p>
    <w:p w14:paraId="006222A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FCBA58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79 mm.</w:t>
      </w:r>
    </w:p>
    <w:p w14:paraId="570F28F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905B71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28DDF32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BDF0B1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2.381          1.5000           3.572</w:t>
      </w:r>
    </w:p>
    <w:p w14:paraId="45CF9F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5.000         28.0000         140.000</w:t>
      </w:r>
    </w:p>
    <w:p w14:paraId="3B2B053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7.381                         143.572</w:t>
      </w:r>
    </w:p>
    <w:p w14:paraId="6ECCB9E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40249C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7EA8057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E58870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2A81B49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DF112E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0.018         17.9503         767.347</w:t>
      </w:r>
    </w:p>
    <w:p w14:paraId="2DD19DC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10.417         -8.5497         365.487</w:t>
      </w:r>
    </w:p>
    <w:p w14:paraId="25F4D77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10.434                        1132.833</w:t>
      </w:r>
    </w:p>
    <w:p w14:paraId="01B5AA6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140BD4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22 cm**4</w:t>
      </w:r>
    </w:p>
    <w:p w14:paraId="137D549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7D48F6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3.88 N./mm²</w:t>
      </w:r>
    </w:p>
    <w:p w14:paraId="1A48F1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0.0000405</w:t>
      </w:r>
    </w:p>
    <w:p w14:paraId="54C64FD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656208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7EFF3F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3B839A8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(1736.0²*1418.7195(3.0+5.0/1418.7195)0.00004)/10.9</w:t>
      </w:r>
    </w:p>
    <w:p w14:paraId="34B5ED9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 cm**4</w:t>
      </w:r>
    </w:p>
    <w:p w14:paraId="2B31401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E4DB4E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5B12A53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4DAF4D7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51C517D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75E7D6E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1.45  Kgf/mm.</w:t>
      </w:r>
    </w:p>
    <w:p w14:paraId="4D2AF4D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25.12  Kgf</w:t>
      </w:r>
    </w:p>
    <w:p w14:paraId="35157A0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4274.85  mm.³</w:t>
      </w:r>
    </w:p>
    <w:p w14:paraId="0C29F11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0.49  Kgf/mm.</w:t>
      </w:r>
    </w:p>
    <w:p w14:paraId="0FFA403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68C70D6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0964BF4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12D677E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1.53  Kgf/mm.</w:t>
      </w:r>
    </w:p>
    <w:p w14:paraId="6F7BD7B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7791A7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Ring:17 , SA-240 304 , Bar Ring: 47 x 10 mm.</w:t>
      </w:r>
    </w:p>
    <w:p w14:paraId="7777DD4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EF26D8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71 mm.</w:t>
      </w:r>
    </w:p>
    <w:p w14:paraId="49F5C53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CE8E39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552611C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6822426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2.143          1.5000           3.215</w:t>
      </w:r>
    </w:p>
    <w:p w14:paraId="470F82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4.686         26.4300         123.851</w:t>
      </w:r>
    </w:p>
    <w:p w14:paraId="45873FA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6.829                         127.066</w:t>
      </w:r>
    </w:p>
    <w:p w14:paraId="72EE003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03A541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01483FF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CB4920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309041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A33969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0.016         17.1057         627.176</w:t>
      </w:r>
    </w:p>
    <w:p w14:paraId="350B1E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8.575         -7.8243         286.878</w:t>
      </w:r>
    </w:p>
    <w:p w14:paraId="19E8812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8.591                         914.053</w:t>
      </w:r>
    </w:p>
    <w:p w14:paraId="182D1A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222B43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3A5E853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4FBEA6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2.73 N./mm²</w:t>
      </w:r>
    </w:p>
    <w:p w14:paraId="32CB742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0.0000284</w:t>
      </w:r>
    </w:p>
    <w:p w14:paraId="3A5D84B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699024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0FFB602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4EEB32E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(1406.275²*543.0673(3.0+4.686/543.0673)0.000028)/10.9</w:t>
      </w:r>
    </w:p>
    <w:p w14:paraId="1A6B548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 cm**4</w:t>
      </w:r>
    </w:p>
    <w:p w14:paraId="222748B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D3DAC3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0721535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0B8C19C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17893F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13FE96D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0.55  Kgf/mm.</w:t>
      </w:r>
    </w:p>
    <w:p w14:paraId="0DFFD7F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 7.79  Kgf</w:t>
      </w:r>
    </w:p>
    <w:p w14:paraId="1A44330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3666.48  mm.³</w:t>
      </w:r>
    </w:p>
    <w:p w14:paraId="1334DC5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0.16  Kgf/mm.</w:t>
      </w:r>
    </w:p>
    <w:p w14:paraId="3162761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0FDC3D4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1E871D9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00A672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0.58  Kgf/mm.</w:t>
      </w:r>
    </w:p>
    <w:p w14:paraId="3A6FA0D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13C572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6 , SA-240 304 , Bar Ring: 47 x 10 mm.</w:t>
      </w:r>
    </w:p>
    <w:p w14:paraId="485206E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7B0379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71 mm.</w:t>
      </w:r>
    </w:p>
    <w:p w14:paraId="4D47148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F67EA6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6245CEE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4D01B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2.143          1.5000           3.215</w:t>
      </w:r>
    </w:p>
    <w:p w14:paraId="360B505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31F2BFD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6.843                         127.765</w:t>
      </w:r>
    </w:p>
    <w:p w14:paraId="2D3DE3F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106234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4E8BB27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5A03E6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52C704F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F26DA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0.016         17.1703         631.861</w:t>
      </w:r>
    </w:p>
    <w:p w14:paraId="429BBA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-7.8297         288.132</w:t>
      </w:r>
    </w:p>
    <w:p w14:paraId="0C9C6C5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8.668                         919.992</w:t>
      </w:r>
    </w:p>
    <w:p w14:paraId="4AB443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62C74A3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0DD5DE8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D92E7D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0.87 N./mm²</w:t>
      </w:r>
    </w:p>
    <w:p w14:paraId="4270E13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0.0000091</w:t>
      </w:r>
    </w:p>
    <w:p w14:paraId="7EE1650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BC2C1A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25CC7B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542EB53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(1406.0²*51.5(3.0+4.7/51.5)0.000009)/10.9</w:t>
      </w:r>
    </w:p>
    <w:p w14:paraId="364CD6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 cm**4</w:t>
      </w:r>
    </w:p>
    <w:p w14:paraId="44CE2B6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A28322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1EE420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7673AF0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6F7A87D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642E3C9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0.05  Kgf/mm.</w:t>
      </w:r>
    </w:p>
    <w:p w14:paraId="4015619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 0.74  Kgf</w:t>
      </w:r>
    </w:p>
    <w:p w14:paraId="1E4E6E0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3679.97  mm.³</w:t>
      </w:r>
    </w:p>
    <w:p w14:paraId="39EA227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0.02  Kgf/mm.</w:t>
      </w:r>
    </w:p>
    <w:p w14:paraId="146B41D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7D3921E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0113C96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68A989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0.05  Kgf/mm.</w:t>
      </w:r>
    </w:p>
    <w:p w14:paraId="553EE20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F16B87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7 , SA-240 304 , Bar Ring: 47 x 10 mm.</w:t>
      </w:r>
    </w:p>
    <w:p w14:paraId="090BE05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AFE811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71 mm.</w:t>
      </w:r>
    </w:p>
    <w:p w14:paraId="045A924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01479D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71BCB2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2639EC8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2.143          1.5000           3.215</w:t>
      </w:r>
    </w:p>
    <w:p w14:paraId="60DE278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7523DBF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6.843                         127.765</w:t>
      </w:r>
    </w:p>
    <w:p w14:paraId="20FF2D9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06A68C9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40E4034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899EF3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406B790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92489A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0.016         17.1703         631.861</w:t>
      </w:r>
    </w:p>
    <w:p w14:paraId="3265233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-7.8297         288.132</w:t>
      </w:r>
    </w:p>
    <w:p w14:paraId="59B1E92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8.668                         919.992</w:t>
      </w:r>
    </w:p>
    <w:p w14:paraId="4FB46A8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1F971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0CA4A96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59E3FC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2.88 N./mm²</w:t>
      </w:r>
    </w:p>
    <w:p w14:paraId="33AFC25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0.0000300</w:t>
      </w:r>
    </w:p>
    <w:p w14:paraId="47A8AD8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0FC8F3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7E52B13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76BB7F7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(1406.0²*711.5(3.0+4.7/711.5)0.00003)/10.9</w:t>
      </w:r>
    </w:p>
    <w:p w14:paraId="53DEEF1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 cm**4</w:t>
      </w:r>
    </w:p>
    <w:p w14:paraId="0361573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8658D2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1B1296E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693FFDF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1BDA717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6C1AC39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0.73  Kgf/mm.</w:t>
      </w:r>
    </w:p>
    <w:p w14:paraId="21DC8A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10.20  Kgf</w:t>
      </w:r>
    </w:p>
    <w:p w14:paraId="6533CC6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3679.97  mm.³</w:t>
      </w:r>
    </w:p>
    <w:p w14:paraId="37C6CAF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0.21  Kgf/mm.</w:t>
      </w:r>
    </w:p>
    <w:p w14:paraId="49220FA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11BA43C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44AEAF5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49903D7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0.76  Kgf/mm.</w:t>
      </w:r>
    </w:p>
    <w:p w14:paraId="73256E1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9472C6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8 , SA-240 304 , Bar Ring: 47 x 10 mm.</w:t>
      </w:r>
    </w:p>
    <w:p w14:paraId="5F62F06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D3093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71 mm.</w:t>
      </w:r>
    </w:p>
    <w:p w14:paraId="5BC0AA2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4534AA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21DF02A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A65F2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2.143          1.5000           3.215</w:t>
      </w:r>
    </w:p>
    <w:p w14:paraId="4479F69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417685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6.843                         127.765</w:t>
      </w:r>
    </w:p>
    <w:p w14:paraId="7C81349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2465BF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550D008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7E4811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674647F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8724EF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0.016         17.1703         631.861</w:t>
      </w:r>
    </w:p>
    <w:p w14:paraId="1C497AF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-7.8297         288.132</w:t>
      </w:r>
    </w:p>
    <w:p w14:paraId="76A4D2B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8.668                         919.992</w:t>
      </w:r>
    </w:p>
    <w:p w14:paraId="703F3FD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774430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4C790D1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A33572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3.16 N./mm²</w:t>
      </w:r>
    </w:p>
    <w:p w14:paraId="1514C8D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0.0000330</w:t>
      </w:r>
    </w:p>
    <w:p w14:paraId="67F5BB2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2DEFD6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142353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0BF426C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(1406.0²*1405.0(3.0+4.7/1405.0)0.000033)/10.9</w:t>
      </w:r>
    </w:p>
    <w:p w14:paraId="644C027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 cm**4</w:t>
      </w:r>
    </w:p>
    <w:p w14:paraId="761637A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0B8F5C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17BA316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6D26A7D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16A2856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3F6FEB9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1.43  Kgf/mm.</w:t>
      </w:r>
    </w:p>
    <w:p w14:paraId="755BBA2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20.14  Kgf</w:t>
      </w:r>
    </w:p>
    <w:p w14:paraId="0E24C0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3679.97  mm.³</w:t>
      </w:r>
    </w:p>
    <w:p w14:paraId="50878C3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0.41  Kgf/mm.</w:t>
      </w:r>
    </w:p>
    <w:p w14:paraId="19B1D46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28E0848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380893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50FC60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1.49  Kgf/mm.</w:t>
      </w:r>
    </w:p>
    <w:p w14:paraId="3E8E112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38EE60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9 , SA-240 304 , Bar Ring: 47 x 10 mm.</w:t>
      </w:r>
    </w:p>
    <w:p w14:paraId="69CD4DC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2D1D99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71 mm.</w:t>
      </w:r>
    </w:p>
    <w:p w14:paraId="1B12D84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887037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2E42B68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919F03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2.143          1.5000           3.215</w:t>
      </w:r>
    </w:p>
    <w:p w14:paraId="1AAB44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2252681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6.843                         127.765</w:t>
      </w:r>
    </w:p>
    <w:p w14:paraId="33A57CD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54C4BE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1193275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2EB2FD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75F0266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08FA274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0.016         17.1703         631.861</w:t>
      </w:r>
    </w:p>
    <w:p w14:paraId="295F6C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-7.8297         288.132</w:t>
      </w:r>
    </w:p>
    <w:p w14:paraId="438DF36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8.668                         919.992</w:t>
      </w:r>
    </w:p>
    <w:p w14:paraId="5268D0F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0445D1B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342629D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A46D17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3.18 N./mm²</w:t>
      </w:r>
    </w:p>
    <w:p w14:paraId="31B4D6E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0.0000330</w:t>
      </w:r>
    </w:p>
    <w:p w14:paraId="623356A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94D38F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3F3114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642CB0C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(1406.0²*1493.5001(3.0+4.7/1493.5001)0.000033)/10.9</w:t>
      </w:r>
    </w:p>
    <w:p w14:paraId="5C41E01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 cm**4</w:t>
      </w:r>
    </w:p>
    <w:p w14:paraId="1F6C1C0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52F1E6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0116B15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7747C4F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5A86E69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6DF3E0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1.52  Kgf/mm.</w:t>
      </w:r>
    </w:p>
    <w:p w14:paraId="47CF916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21.41  Kgf</w:t>
      </w:r>
    </w:p>
    <w:p w14:paraId="0941587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3679.97  mm.³</w:t>
      </w:r>
    </w:p>
    <w:p w14:paraId="0A6FAE1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0.44  Kgf/mm.</w:t>
      </w:r>
    </w:p>
    <w:p w14:paraId="0ED211B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75D8943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7C7BB63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726E8C3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1.59  Kgf/mm.</w:t>
      </w:r>
    </w:p>
    <w:p w14:paraId="6A4E0D1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F6B74E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18 , SA-240 304 , Bar Ring: 47 x 10 mm.</w:t>
      </w:r>
    </w:p>
    <w:p w14:paraId="6C8836D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460BF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71 mm.</w:t>
      </w:r>
    </w:p>
    <w:p w14:paraId="2C043D5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1ED2BF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38C0C82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AB7C59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2.143          1.5000           3.215</w:t>
      </w:r>
    </w:p>
    <w:p w14:paraId="298093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75951AE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6.843                         127.765</w:t>
      </w:r>
    </w:p>
    <w:p w14:paraId="7985B1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7BBB3C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0D68712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F8DAA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635681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29A840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0.016         17.1703         631.861</w:t>
      </w:r>
    </w:p>
    <w:p w14:paraId="55969F2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-7.8297         288.132</w:t>
      </w:r>
    </w:p>
    <w:p w14:paraId="6B9C85A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8.668                         919.992</w:t>
      </w:r>
    </w:p>
    <w:p w14:paraId="65D7E23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28BA307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49CAB6C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71EC51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3.00 N./mm²</w:t>
      </w:r>
    </w:p>
    <w:p w14:paraId="66A4CD2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0.0000312</w:t>
      </w:r>
    </w:p>
    <w:p w14:paraId="1F8EB72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353137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4BC4DAA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1321CE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(1406.0²*905.0399(3.0+4.7/905.0399)0.000031)/10.9</w:t>
      </w:r>
    </w:p>
    <w:p w14:paraId="6997973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 cm**4</w:t>
      </w:r>
    </w:p>
    <w:p w14:paraId="783CD74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72F8D1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2DC790A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39FDE4E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2688B26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23DDCFD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0.92  Kgf/mm.</w:t>
      </w:r>
    </w:p>
    <w:p w14:paraId="0E6E74C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12.98  Kgf</w:t>
      </w:r>
    </w:p>
    <w:p w14:paraId="1076295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3679.97  mm.³</w:t>
      </w:r>
    </w:p>
    <w:p w14:paraId="0DA3F3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0.27  Kgf/mm.</w:t>
      </w:r>
    </w:p>
    <w:p w14:paraId="60EC2BF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19E85C2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13D5514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302FF16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0.96  Kgf/mm.</w:t>
      </w:r>
    </w:p>
    <w:p w14:paraId="1761380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076A07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23 , SA-240 304 , Bar Ring: 47 x 10 mm.</w:t>
      </w:r>
    </w:p>
    <w:p w14:paraId="3785DCA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9E9DB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79 mm.</w:t>
      </w:r>
    </w:p>
    <w:p w14:paraId="28EB340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8181E8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65A3665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603BDEF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2.381          1.5000           3.572</w:t>
      </w:r>
    </w:p>
    <w:p w14:paraId="2DC00C0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4590661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7.081                         128.122</w:t>
      </w:r>
    </w:p>
    <w:p w14:paraId="4F358E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8913B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18 mm.</w:t>
      </w:r>
    </w:p>
    <w:p w14:paraId="116B32B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73AB93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5D7548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2D4CACA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0.018         16.5928         655.646</w:t>
      </w:r>
    </w:p>
    <w:p w14:paraId="59314D5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-8.4072         332.200</w:t>
      </w:r>
    </w:p>
    <w:p w14:paraId="558812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8.670                         987.847</w:t>
      </w:r>
    </w:p>
    <w:p w14:paraId="1731BB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0BCDBB9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19 cm**4</w:t>
      </w:r>
    </w:p>
    <w:p w14:paraId="71F28DC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2193B3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3.70 N./mm²</w:t>
      </w:r>
    </w:p>
    <w:p w14:paraId="455EAAC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0.0000385</w:t>
      </w:r>
    </w:p>
    <w:p w14:paraId="5B4AF60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2B64F9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06CE89A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7CA8659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(1735.8351²*905.0399(3.0+4.7/905.0399)0.000039)/10.9</w:t>
      </w:r>
    </w:p>
    <w:p w14:paraId="2BA0AEF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 cm**4</w:t>
      </w:r>
    </w:p>
    <w:p w14:paraId="02C9DEC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C47336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3C591C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6B661DC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246BDC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0C0DFD7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0.92  Kgf/mm.</w:t>
      </w:r>
    </w:p>
    <w:p w14:paraId="6C6FE0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16.02  Kgf</w:t>
      </w:r>
    </w:p>
    <w:p w14:paraId="2D2E70A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3951.38  mm.³</w:t>
      </w:r>
    </w:p>
    <w:p w14:paraId="48BB73D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0.34  Kgf/mm.</w:t>
      </w:r>
    </w:p>
    <w:p w14:paraId="07ABB41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11DCC52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4FAB0E4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5744A18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0.98  Kgf/mm.</w:t>
      </w:r>
    </w:p>
    <w:p w14:paraId="2FBEE7B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9D195F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10 , SA-240 304 , Bar Ring: 47 x 10 mm.</w:t>
      </w:r>
    </w:p>
    <w:p w14:paraId="63DAE52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27B405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79 mm.</w:t>
      </w:r>
    </w:p>
    <w:p w14:paraId="1ADD9E7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9C1E23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7459333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2DBC04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2.381          1.5000           3.572</w:t>
      </w:r>
    </w:p>
    <w:p w14:paraId="42F6692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78C3456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7.081                         128.122</w:t>
      </w:r>
    </w:p>
    <w:p w14:paraId="34A553A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418B5E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18 mm.</w:t>
      </w:r>
    </w:p>
    <w:p w14:paraId="12C3AE1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07DF9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746AD67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001977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0.018         16.5926         655.656</w:t>
      </w:r>
    </w:p>
    <w:p w14:paraId="44B3548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-8.4075         332.221</w:t>
      </w:r>
    </w:p>
    <w:p w14:paraId="7F24CC6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8.670                         987.878</w:t>
      </w:r>
    </w:p>
    <w:p w14:paraId="5C4E48B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6E9DED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19 cm**4</w:t>
      </w:r>
    </w:p>
    <w:p w14:paraId="38D9A4C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FEE10F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3.06 N./mm²</w:t>
      </w:r>
    </w:p>
    <w:p w14:paraId="5310EEC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0.0000320</w:t>
      </w:r>
    </w:p>
    <w:p w14:paraId="44EB8B6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245ED7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0619536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1FF2322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(1736.0²*375.0(3.0+4.7/375.0)0.000032)/10.9</w:t>
      </w:r>
    </w:p>
    <w:p w14:paraId="5D30D65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 cm**4</w:t>
      </w:r>
    </w:p>
    <w:p w14:paraId="1E901C4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AE9FD5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6FFF906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5F073D0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5FC89FD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2A31AD4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0.38  Kgf/mm.</w:t>
      </w:r>
    </w:p>
    <w:p w14:paraId="2CFE29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 6.64  Kgf</w:t>
      </w:r>
    </w:p>
    <w:p w14:paraId="4D30E55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3951.51  mm.³</w:t>
      </w:r>
    </w:p>
    <w:p w14:paraId="6468BD1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0.14  Kgf/mm.</w:t>
      </w:r>
    </w:p>
    <w:p w14:paraId="0319A9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4D52EC2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437686D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7FD4A58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0.41  Kgf/mm.</w:t>
      </w:r>
    </w:p>
    <w:p w14:paraId="52316C0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01CAF2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11 , SA-240 304 , Bar Ring: 47 x 10 mm.</w:t>
      </w:r>
    </w:p>
    <w:p w14:paraId="65F7EBD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5AD8AC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79 mm.</w:t>
      </w:r>
    </w:p>
    <w:p w14:paraId="015362E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858644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2A0DEBF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E166D5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2.381          1.5000           3.572</w:t>
      </w:r>
    </w:p>
    <w:p w14:paraId="32D5373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1392F1B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7.081                         128.122</w:t>
      </w:r>
    </w:p>
    <w:p w14:paraId="0E0AE17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FF0F2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18 mm.</w:t>
      </w:r>
    </w:p>
    <w:p w14:paraId="45BCC8D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A43929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1CCAAD1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069EE56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0.018         16.5926         655.656</w:t>
      </w:r>
    </w:p>
    <w:p w14:paraId="7808EE8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-8.4075         332.221</w:t>
      </w:r>
    </w:p>
    <w:p w14:paraId="60B753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8.670                         987.878</w:t>
      </w:r>
    </w:p>
    <w:p w14:paraId="341B061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2A5E8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19 cm**4</w:t>
      </w:r>
    </w:p>
    <w:p w14:paraId="725E9D6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B94B91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0.73 N./mm²</w:t>
      </w:r>
    </w:p>
    <w:p w14:paraId="5274DCF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0.0000076</w:t>
      </w:r>
    </w:p>
    <w:p w14:paraId="6E31462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FA00F2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35EC36E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621A20C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(1736.0²*31.5(3.0+4.7/31.5)0.000008)/10.9</w:t>
      </w:r>
    </w:p>
    <w:p w14:paraId="2DB9EE9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 cm**4</w:t>
      </w:r>
    </w:p>
    <w:p w14:paraId="1CD84FB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41B970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430598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33423B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5E22ECC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1DD75F7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0.03  Kgf/mm.</w:t>
      </w:r>
    </w:p>
    <w:p w14:paraId="743254B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 0.56  Kgf</w:t>
      </w:r>
    </w:p>
    <w:p w14:paraId="7996C5D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3951.51  mm.³</w:t>
      </w:r>
    </w:p>
    <w:p w14:paraId="5F074E9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0.01  Kgf/mm.</w:t>
      </w:r>
    </w:p>
    <w:p w14:paraId="04BA4E0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5C9D50F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6721A21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6821066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0.03  Kgf/mm.</w:t>
      </w:r>
    </w:p>
    <w:p w14:paraId="4704745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F04BC4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24 , SA-240 304 , Bar Ring: 47 x 10 mm.</w:t>
      </w:r>
    </w:p>
    <w:p w14:paraId="56C9119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71B41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79 mm.</w:t>
      </w:r>
    </w:p>
    <w:p w14:paraId="4B0B8BE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888769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72D1C9A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D321D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2.381          1.5000           3.572</w:t>
      </w:r>
    </w:p>
    <w:p w14:paraId="0EB7F6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4.684         26.4175         123.727</w:t>
      </w:r>
    </w:p>
    <w:p w14:paraId="1679D90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7.065                         127.299</w:t>
      </w:r>
    </w:p>
    <w:p w14:paraId="622E7C0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94ED34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18 mm.</w:t>
      </w:r>
    </w:p>
    <w:p w14:paraId="0382F0E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B91082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1FBC3BB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2A107D5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0.018         16.5182         649.795</w:t>
      </w:r>
    </w:p>
    <w:p w14:paraId="53B190E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8.561         -8.3993         330.411</w:t>
      </w:r>
    </w:p>
    <w:p w14:paraId="6F7FE35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8.579                         980.207</w:t>
      </w:r>
    </w:p>
    <w:p w14:paraId="0422258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49748C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43D348E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01D99C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3.37 N./mm²</w:t>
      </w:r>
    </w:p>
    <w:p w14:paraId="530AF05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0.0000350</w:t>
      </w:r>
    </w:p>
    <w:p w14:paraId="119E6EA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66EF37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0DF686D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3C6DEC5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(1736.0²*543.0673(3.0+4.6835/543.0673)0.000035)/10.9</w:t>
      </w:r>
    </w:p>
    <w:p w14:paraId="5371B7D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 cm**4</w:t>
      </w:r>
    </w:p>
    <w:p w14:paraId="2672570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BECCF7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0307D04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5036AF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1628183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108B7E7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0.55  Kgf/mm.</w:t>
      </w:r>
    </w:p>
    <w:p w14:paraId="6554E9B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 9.61  Kgf</w:t>
      </w:r>
    </w:p>
    <w:p w14:paraId="37A9EA4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3933.81  mm.³</w:t>
      </w:r>
    </w:p>
    <w:p w14:paraId="6A64399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0.21  Kgf/mm.</w:t>
      </w:r>
    </w:p>
    <w:p w14:paraId="77661A0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3005F15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1EC092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20C8BA7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0.59  Kgf/mm.</w:t>
      </w:r>
    </w:p>
    <w:p w14:paraId="444FB4A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2211D5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26 , SA-240 304 , Bar Ring: 47 x 10 mm.</w:t>
      </w:r>
    </w:p>
    <w:p w14:paraId="688181F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337514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71 mm.</w:t>
      </w:r>
    </w:p>
    <w:p w14:paraId="267E033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149042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69FF45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9F9119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2.143          1.5000           3.215</w:t>
      </w:r>
    </w:p>
    <w:p w14:paraId="45130DE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4.683         26.4150         123.701</w:t>
      </w:r>
    </w:p>
    <w:p w14:paraId="0006203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6.826                         126.916</w:t>
      </w:r>
    </w:p>
    <w:p w14:paraId="01448BC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0E173A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70EE587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5F82B3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07CED2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74C5EA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0.016         17.0919         626.168</w:t>
      </w:r>
    </w:p>
    <w:p w14:paraId="3F1524B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8.558         -7.8231         286.600</w:t>
      </w:r>
    </w:p>
    <w:p w14:paraId="1C6A085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8.574                         912.769</w:t>
      </w:r>
    </w:p>
    <w:p w14:paraId="776637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0C67BD5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44AC760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13BEF5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2.73 N./mm²</w:t>
      </w:r>
    </w:p>
    <w:p w14:paraId="2A5009C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0.0000284</w:t>
      </w:r>
    </w:p>
    <w:p w14:paraId="2DD3E0F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CE8234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6307B5E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55FE291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(1406.275²*543.0673(3.0+4.683/543.0673)0.000028)/10.9</w:t>
      </w:r>
    </w:p>
    <w:p w14:paraId="2BF2DAD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 cm**4</w:t>
      </w:r>
    </w:p>
    <w:p w14:paraId="286031B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AB53FF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4D12DD2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1A03233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2F0C2AE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6FBCF6B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0.55  Kgf/mm.</w:t>
      </w:r>
    </w:p>
    <w:p w14:paraId="2DABAA2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 7.79  Kgf</w:t>
      </w:r>
    </w:p>
    <w:p w14:paraId="361863E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3663.53  mm.³</w:t>
      </w:r>
    </w:p>
    <w:p w14:paraId="39B208D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0.16  Kgf/mm.</w:t>
      </w:r>
    </w:p>
    <w:p w14:paraId="7F429FF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11FE65B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7871C0E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686BEA0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0.58  Kgf/mm.</w:t>
      </w:r>
    </w:p>
    <w:p w14:paraId="35264CB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738699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12 , SA-240 304 , Bar Ring: 47 x 10 mm.</w:t>
      </w:r>
    </w:p>
    <w:p w14:paraId="0E8114A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864099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71 mm.</w:t>
      </w:r>
    </w:p>
    <w:p w14:paraId="2287C2F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49605A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1F18B9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EB7BC0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2.143          1.5000           3.215</w:t>
      </w:r>
    </w:p>
    <w:p w14:paraId="3CA466A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2E6548A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6.843                         127.765</w:t>
      </w:r>
    </w:p>
    <w:p w14:paraId="310A807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366A8C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7CF05B1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3DCD5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48D4AA0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73ADE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0.016         17.1703         631.861</w:t>
      </w:r>
    </w:p>
    <w:p w14:paraId="43781C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-7.8297         288.132</w:t>
      </w:r>
    </w:p>
    <w:p w14:paraId="55EB68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8.668                         919.992</w:t>
      </w:r>
    </w:p>
    <w:p w14:paraId="17C153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6CECEE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2205894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D168A9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2.98 N./mm²</w:t>
      </w:r>
    </w:p>
    <w:p w14:paraId="18AD25C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0.0000310</w:t>
      </w:r>
    </w:p>
    <w:p w14:paraId="427CB2F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DBD399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1869AB8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53D6826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(1406.0²*872.5(3.0+4.7/872.5)0.000031)/10.9</w:t>
      </w:r>
    </w:p>
    <w:p w14:paraId="736F008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 cm**4</w:t>
      </w:r>
    </w:p>
    <w:p w14:paraId="064EE4A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CDC82B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6654C9D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3CA154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583DAFA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04AB61D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0.89  Kgf/mm.</w:t>
      </w:r>
    </w:p>
    <w:p w14:paraId="31275F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12.51  Kgf</w:t>
      </w:r>
    </w:p>
    <w:p w14:paraId="2807F82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3679.97  mm.³</w:t>
      </w:r>
    </w:p>
    <w:p w14:paraId="2C92E9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0.26  Kgf/mm.</w:t>
      </w:r>
    </w:p>
    <w:p w14:paraId="23C8B50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331DBED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3E7FE7A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1164EC7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0.93  Kgf/mm.</w:t>
      </w:r>
    </w:p>
    <w:p w14:paraId="27AFAE5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C3ABDF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13] , SA-240 304 , Bar Ring: 47 x 10 mm.</w:t>
      </w:r>
    </w:p>
    <w:p w14:paraId="3C39CA3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601D46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71 mm.</w:t>
      </w:r>
    </w:p>
    <w:p w14:paraId="1B5ED3C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D350D0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49953AE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395150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2.143          1.5000           3.215</w:t>
      </w:r>
    </w:p>
    <w:p w14:paraId="4EDF9D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4.700         26.5000         124.550</w:t>
      </w:r>
    </w:p>
    <w:p w14:paraId="12FC71F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6.843                         127.765</w:t>
      </w:r>
    </w:p>
    <w:p w14:paraId="6C8F6BE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6CAE835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568B8AA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8F7D06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747C10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2F95D8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0.016         17.1703         631.861</w:t>
      </w:r>
    </w:p>
    <w:p w14:paraId="2B7CA7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8.652         -7.8297         288.132</w:t>
      </w:r>
    </w:p>
    <w:p w14:paraId="05FD570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8.668                         919.992</w:t>
      </w:r>
    </w:p>
    <w:p w14:paraId="2539C0B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71C61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6D5F07E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8B3C4F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3.19 N./mm²</w:t>
      </w:r>
    </w:p>
    <w:p w14:paraId="585210A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0.0000333</w:t>
      </w:r>
    </w:p>
    <w:p w14:paraId="18E823B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B147FB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1A9EAD8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6A82EEB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(1406.0²*1562.5(3.0+4.7/1562.5)0.000033)/10.9</w:t>
      </w:r>
    </w:p>
    <w:p w14:paraId="4F8A687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 cm**4</w:t>
      </w:r>
    </w:p>
    <w:p w14:paraId="6AC0779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DFC6DA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27A146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56F5452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1564B23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76E6E62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1.59  Kgf/mm.</w:t>
      </w:r>
    </w:p>
    <w:p w14:paraId="31266B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22.40  Kgf</w:t>
      </w:r>
    </w:p>
    <w:p w14:paraId="2E58380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3679.97  mm.³</w:t>
      </w:r>
    </w:p>
    <w:p w14:paraId="445C5E2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0.46  Kgf/mm.</w:t>
      </w:r>
    </w:p>
    <w:p w14:paraId="60707B4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56B40C9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18B577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43D442E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1.66  Kgf/mm.</w:t>
      </w:r>
    </w:p>
    <w:p w14:paraId="3ED52A3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822516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28 , SA-240 304 , Bar Ring: 50 x 10 mm.</w:t>
      </w:r>
    </w:p>
    <w:p w14:paraId="0BB3687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57130A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71 mm.</w:t>
      </w:r>
    </w:p>
    <w:p w14:paraId="0F122A2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26AAB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2EEE2AF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04A1AD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2.143          1.5000           3.215</w:t>
      </w:r>
    </w:p>
    <w:p w14:paraId="7C8B690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5.042         28.2100         142.235</w:t>
      </w:r>
    </w:p>
    <w:p w14:paraId="0B3FE2A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7.185                         145.450</w:t>
      </w:r>
    </w:p>
    <w:p w14:paraId="4017954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0B907E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20 mm.</w:t>
      </w:r>
    </w:p>
    <w:p w14:paraId="3E8B6BE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A9DF8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6829A19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6AB6EEF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0.016         18.7429         752.904</w:t>
      </w:r>
    </w:p>
    <w:p w14:paraId="412A5B0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10.681         -7.9671         320.040</w:t>
      </w:r>
    </w:p>
    <w:p w14:paraId="6197A2A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10.697                        1072.945</w:t>
      </w:r>
    </w:p>
    <w:p w14:paraId="384130B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8DCDD6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21 cm**4</w:t>
      </w:r>
    </w:p>
    <w:p w14:paraId="32BF799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4EBDF7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2.93 N./mm²</w:t>
      </w:r>
    </w:p>
    <w:p w14:paraId="1D4516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0.0000305</w:t>
      </w:r>
    </w:p>
    <w:p w14:paraId="39917BE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B9E8D9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63B6DD0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560A677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(1406.0²*840.1315(3.0+5.042/840.1315)0.000031)/10.9</w:t>
      </w:r>
    </w:p>
    <w:p w14:paraId="368DDAD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 cm**4</w:t>
      </w:r>
    </w:p>
    <w:p w14:paraId="63034E9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03D0E1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3DFED6B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5CB6712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23B627E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1BD2068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0.86  Kgf/mm.</w:t>
      </w:r>
    </w:p>
    <w:p w14:paraId="2C6625C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12.05  Kgf</w:t>
      </w:r>
    </w:p>
    <w:p w14:paraId="5A1DD08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4017.02  mm.³</w:t>
      </w:r>
    </w:p>
    <w:p w14:paraId="6BA3699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0.23  Kgf/mm.</w:t>
      </w:r>
    </w:p>
    <w:p w14:paraId="31E39E8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75BF21D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22F0CB9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410FD23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0.89  Kgf/mm.</w:t>
      </w:r>
    </w:p>
    <w:p w14:paraId="0265619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648AAE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Stiffening Ring Calcs for : Ring 22 , SA-240 304 , Bar Ring: 50 x 10 mm.</w:t>
      </w:r>
    </w:p>
    <w:p w14:paraId="007101F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DE427E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59 mm.</w:t>
      </w:r>
    </w:p>
    <w:p w14:paraId="3E978D2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58DE04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(cm²)   Distance (mm.)    Area*Dist</w:t>
      </w:r>
    </w:p>
    <w:p w14:paraId="03771D6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32FE7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1.767          1.5000           2.651</w:t>
      </w:r>
    </w:p>
    <w:p w14:paraId="72EF3AF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 5.042         28.2113         142.248</w:t>
      </w:r>
    </w:p>
    <w:p w14:paraId="0B011D2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6.810                         144.899</w:t>
      </w:r>
    </w:p>
    <w:p w14:paraId="5A76BB3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70E95A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21 mm.</w:t>
      </w:r>
    </w:p>
    <w:p w14:paraId="6C24D43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2A415A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50127C1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9225D6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0.013         19.7783         691.404</w:t>
      </w:r>
    </w:p>
    <w:p w14:paraId="57411C2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Ring :            10.683         -6.9330         242.361</w:t>
      </w:r>
    </w:p>
    <w:p w14:paraId="1222118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10.696                         933.765</w:t>
      </w:r>
    </w:p>
    <w:p w14:paraId="7B63099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60C1774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20 cm**4</w:t>
      </w:r>
    </w:p>
    <w:p w14:paraId="227C3CC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9404B4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Breq        1.99 N./mm²</w:t>
      </w:r>
    </w:p>
    <w:p w14:paraId="23BBBE6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Areq   0.0000208</w:t>
      </w:r>
    </w:p>
    <w:p w14:paraId="14F8109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B869D9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3F82026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 OD² * Slen(Tca + Aring/Slen)Areq )/10.9</w:t>
      </w:r>
    </w:p>
    <w:p w14:paraId="1791435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(956.225²*840.1315(3.0+5.0423/840.1315)0.000021)/10.9</w:t>
      </w:r>
    </w:p>
    <w:p w14:paraId="76A4FD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 cm**4</w:t>
      </w:r>
    </w:p>
    <w:p w14:paraId="5A2D9B4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1C36AD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7C91E92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Wleg     3.000  mm.</w:t>
      </w:r>
    </w:p>
    <w:p w14:paraId="046CBAE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18C2D36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475CC73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Pext*Slen      0.86  Kgf/mm.</w:t>
      </w:r>
    </w:p>
    <w:p w14:paraId="726D1B4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 8.19  Kgf</w:t>
      </w:r>
    </w:p>
    <w:p w14:paraId="1E23F13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( Ring + Shell )     Q   3495.77  mm.³</w:t>
      </w:r>
    </w:p>
    <w:p w14:paraId="6E6E5EB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0.14  Kgf/mm.</w:t>
      </w:r>
    </w:p>
    <w:p w14:paraId="4F30642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73.09  N./mm²</w:t>
      </w:r>
    </w:p>
    <w:p w14:paraId="6CB078F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Min( 6mm, t, tw )      Wldmin      3.00  mm.</w:t>
      </w:r>
    </w:p>
    <w:p w14:paraId="2F42090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WLeg*0.55*S     44.72  Kgf/mm.</w:t>
      </w:r>
    </w:p>
    <w:p w14:paraId="78F0DE7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Pext*Slen      0.87  Kgf/mm.</w:t>
      </w:r>
    </w:p>
    <w:p w14:paraId="780C53C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CC8B6E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FF"/>
          <w:sz w:val="18"/>
        </w:rPr>
        <w:t>PV Elite is a trademark of Intergraph CADWorx &amp; Analysis Solutions, Inc. 2019</w:t>
      </w:r>
    </w:p>
    <w:p w14:paraId="795DDEDD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13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3CE328E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7" w:name="_Toc222497033"/>
      <w:r w:rsidRPr="00CC0242">
        <w:rPr>
          <w:rFonts w:ascii="Courier New" w:hAnsi="Courier New" w:cs="Courier New"/>
          <w:sz w:val="18"/>
        </w:rPr>
        <w:instrText>Element and Detail Weights:</w:instrText>
      </w:r>
      <w:bookmarkEnd w:id="7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475AD98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Element and Detail Weights:</w:t>
      </w:r>
    </w:p>
    <w:p w14:paraId="55EC79E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FC65E7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Element |    Element |  Corroded |   Corroded | Extra due  |</w:t>
      </w:r>
    </w:p>
    <w:p w14:paraId="36C2D22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To | Metal Wgt. | ID  Volume |Metal Wgt. |  ID Volume | Misc %     |</w:t>
      </w:r>
    </w:p>
    <w:p w14:paraId="04B9446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kg. |        Cm. |       kg. |        Cm. |        kg. |</w:t>
      </w:r>
    </w:p>
    <w:p w14:paraId="52335C0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</w:t>
      </w:r>
    </w:p>
    <w:p w14:paraId="282F772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  20|    793.769 |   10689519 |   793.769 |   10689519 |        ... |</w:t>
      </w:r>
    </w:p>
    <w:p w14:paraId="6C67D1F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20|  30|    231.016 |    3630184 |   231.016 |    3630184 |        ... |</w:t>
      </w:r>
    </w:p>
    <w:p w14:paraId="37CC4AF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40|    104.889 |    1880831 |   104.889 |    1880831 |        ... |</w:t>
      </w:r>
    </w:p>
    <w:p w14:paraId="496FB06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50|    143.693 |    2317308 |   143.693 |    2317308 |        ... |</w:t>
      </w:r>
    </w:p>
    <w:p w14:paraId="411D6C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  60|    477.657 |    6928454 |   477.657 |    6928454 |        ... |</w:t>
      </w:r>
    </w:p>
    <w:p w14:paraId="5CC1A2E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  70|     238.06 |    3862180 |    238.06 |    3862180 |        ... |</w:t>
      </w:r>
    </w:p>
    <w:p w14:paraId="298FA0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  80|    104.889 |    1880831 |   104.889 |    1880831 |        ... |</w:t>
      </w:r>
    </w:p>
    <w:p w14:paraId="61D3C99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90|    143.693 |    2317308 |   143.693 |    2317308 |        ... |</w:t>
      </w:r>
    </w:p>
    <w:p w14:paraId="2884AB3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100|    371.509 |    5388796 |   371.509 |    5388796 |        ... |</w:t>
      </w:r>
    </w:p>
    <w:p w14:paraId="4F37A40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100| 110|    179.371 |    2195581 |   179.371 |    2195581 |        ... |</w:t>
      </w:r>
    </w:p>
    <w:p w14:paraId="2AD7AE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</w:t>
      </w:r>
    </w:p>
    <w:p w14:paraId="56BB2E1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Total |       2788 |41090996.00 |      2788 |41090996.00 |          0 |</w:t>
      </w:r>
    </w:p>
    <w:p w14:paraId="65159A9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18E61F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Weight of Details:</w:t>
      </w:r>
    </w:p>
    <w:p w14:paraId="600665D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BFB882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Weight of |  X Offset, | Y Offset, |</w:t>
      </w:r>
    </w:p>
    <w:p w14:paraId="7B355F4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From|Type|     Detail | Dtl. Cent. |Dtl. Cent. |   Description</w:t>
      </w:r>
    </w:p>
    <w:p w14:paraId="191A706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kg. |        mm. |       mm. |</w:t>
      </w:r>
    </w:p>
    <w:p w14:paraId="7C24D1B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</w:t>
      </w:r>
    </w:p>
    <w:p w14:paraId="1A51F59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10|Ring|    16.0367 |        ... |      3958 |   Ring:[1 of 1]</w:t>
      </w:r>
    </w:p>
    <w:p w14:paraId="34EAD01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10|Ring|    16.0367 |        ... |      5946 |   Ring:[2 of 2]</w:t>
      </w:r>
    </w:p>
    <w:p w14:paraId="0E4A83E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10|Ring|    16.0367 |        ... |      7939 |   Ring:[3 of 3]</w:t>
      </w:r>
    </w:p>
    <w:p w14:paraId="7EA341A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10|Ring|    16.0367 |        ... |      7952 |   Ring:[4 of 4]</w:t>
      </w:r>
    </w:p>
    <w:p w14:paraId="71457D8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20|Ring|    34.3201 |        ... |       ... |   Ring 16</w:t>
      </w:r>
    </w:p>
    <w:p w14:paraId="7FAFE08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30|Ring|    21.1334 |        ... |       ... |   Ring5</w:t>
      </w:r>
    </w:p>
    <w:p w14:paraId="7F2D58F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40|Ring|    17.1723 |        ... |      1199 |   Ring:17</w:t>
      </w:r>
    </w:p>
    <w:p w14:paraId="5154D8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40|Ring|    22.5201 |        ... |       ... |   Ring 21</w:t>
      </w:r>
    </w:p>
    <w:p w14:paraId="79D4149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50|Ring|     17.222 |        ... |        90 |   Ring 6</w:t>
      </w:r>
    </w:p>
    <w:p w14:paraId="400F84C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50|Ring|     17.222 |        ... |       103 |   Ring 7</w:t>
      </w:r>
    </w:p>
    <w:p w14:paraId="7CF3545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50|Ring|     17.222 |        ... |      1513 |   Ring 8</w:t>
      </w:r>
    </w:p>
    <w:p w14:paraId="3FB1513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50|Ring|     17.222 |        ... |      2913 |   Ring 9</w:t>
      </w:r>
    </w:p>
    <w:p w14:paraId="5DC4C02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60|Ring|     17.222 |        ... |       ... |   Ring 18</w:t>
      </w:r>
    </w:p>
    <w:p w14:paraId="4EF8F61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60|Ring|    21.1315 |        ... |      1999 |   Ring 23</w:t>
      </w:r>
    </w:p>
    <w:p w14:paraId="125959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70|Ring|    21.1334 |        ... |       737 |   Ring 10</w:t>
      </w:r>
    </w:p>
    <w:p w14:paraId="1939583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70|Ring|    21.1334 |        ... |       750 |   Ring 11</w:t>
      </w:r>
    </w:p>
    <w:p w14:paraId="0308F32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80|Ring|    21.0573 |        ... |       ... |   Ring 24</w:t>
      </w:r>
    </w:p>
    <w:p w14:paraId="570F1E7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80|Ring|     17.161 |        ... |      1199 |   Ring 26</w:t>
      </w:r>
    </w:p>
    <w:p w14:paraId="54E6330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90|Ring|     17.222 |        ... |       375 |   Ring 12</w:t>
      </w:r>
    </w:p>
    <w:p w14:paraId="1E17945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90|Ring|     17.222 |        ... |      1745 |   Ring 13]</w:t>
      </w:r>
    </w:p>
    <w:p w14:paraId="59422F1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100|Ring|    12.8003 |        ... |      1999 |   Ring 22</w:t>
      </w:r>
    </w:p>
    <w:p w14:paraId="0862C50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100|Ring|    18.5186 |        ... |       ... |   Ring 28</w:t>
      </w:r>
    </w:p>
    <w:p w14:paraId="5F5FBD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</w:t>
      </w:r>
    </w:p>
    <w:p w14:paraId="6308486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0B3790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Total Weight of Each Detail Type:</w:t>
      </w:r>
    </w:p>
    <w:p w14:paraId="74E1981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689195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Stiffeners                        412.8</w:t>
      </w:r>
    </w:p>
    <w:p w14:paraId="79B640F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</w:t>
      </w:r>
    </w:p>
    <w:p w14:paraId="22475DA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Sum of the Detail Weights         412.8 kg.</w:t>
      </w:r>
    </w:p>
    <w:p w14:paraId="00C88D3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190C34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00"/>
          <w:sz w:val="18"/>
        </w:rPr>
        <w:t>Weight Summation Results: (kg.)</w:t>
      </w:r>
    </w:p>
    <w:p w14:paraId="6C6E552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4171C9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| Fabricated |  Shop Test |   Shipping |    Erected |      Empty |  Operating |</w:t>
      </w:r>
    </w:p>
    <w:p w14:paraId="739F52F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---------------------------------------------------------------------------------------------</w:t>
      </w:r>
    </w:p>
    <w:p w14:paraId="2C658E3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Main Elements |     2788.5 |     2788.5 |     2788.5 |     2788.5 |     2788.5 |     2788.5 |</w:t>
      </w:r>
    </w:p>
    <w:p w14:paraId="3DC8B16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Stif. Rings |      412.8 |      412.8 |      412.8 |      412.8 |      412.8 |      412.8 |</w:t>
      </w:r>
    </w:p>
    <w:p w14:paraId="09EF24E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Test Liquid |        ... |    41065.9 |        ... |        ... |        ... |        ... |</w:t>
      </w:r>
    </w:p>
    <w:p w14:paraId="57E0925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---------------------------------------------------------------------------------------------</w:t>
      </w:r>
    </w:p>
    <w:p w14:paraId="71E6F4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Totals |     3201.3 |    44267.2 |     3201.3 |     3201.3 |     3201.3 |     3201.3 |</w:t>
      </w:r>
    </w:p>
    <w:p w14:paraId="1B3CD21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EE29E1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00"/>
          <w:sz w:val="18"/>
          <w:u w:val="single"/>
        </w:rPr>
        <w:t>Weight Summary:</w:t>
      </w:r>
    </w:p>
    <w:p w14:paraId="65305EF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7DC598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Fabricated Wt.  - Bare Weight without Removable Internals                  3201.3 kg.</w:t>
      </w:r>
    </w:p>
    <w:p w14:paraId="2EFE974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Shop Test Wt.   - Fabricated Weight + Water ( Full )                      44267.2 kg.</w:t>
      </w:r>
    </w:p>
    <w:p w14:paraId="76C5AC0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Shipping Wt.    - Fab. Weight + removable Intls.+ Shipping App.            3201.3 kg.</w:t>
      </w:r>
    </w:p>
    <w:p w14:paraId="4F13F6E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Erected  Wt.    - Fab. Wt + or - loose items (trays,platforms etc.)        3201.3 kg.</w:t>
      </w:r>
    </w:p>
    <w:p w14:paraId="47FF4BD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Ope. Wt. no Liq - Fab. Weight + Internals. + Details + Weights             3201.3 kg.</w:t>
      </w:r>
    </w:p>
    <w:p w14:paraId="0CD6983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Operating Wt.   - Empty Weight + Operating Liq. Uncorroded                 3201.3 kg.</w:t>
      </w:r>
    </w:p>
    <w:p w14:paraId="635A820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Field Test Wt.  - Empty Weight + Water (Full)                             44267.2 kg.</w:t>
      </w:r>
    </w:p>
    <w:p w14:paraId="588E6E1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Mass of the Upper 1/3 of the Vertical Vessel                               1107.8 kg.</w:t>
      </w:r>
    </w:p>
    <w:p w14:paraId="4414DFE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759D47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Outside Surface Areas of Elements:</w:t>
      </w:r>
    </w:p>
    <w:p w14:paraId="567978F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FFECD8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Surface |</w:t>
      </w:r>
    </w:p>
    <w:p w14:paraId="4FEBD94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To |           Area |</w:t>
      </w:r>
    </w:p>
    <w:p w14:paraId="13AF295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    cm² |</w:t>
      </w:r>
    </w:p>
    <w:p w14:paraId="314FA40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</w:t>
      </w:r>
    </w:p>
    <w:p w14:paraId="3CA89DB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  20|         330367 |</w:t>
      </w:r>
    </w:p>
    <w:p w14:paraId="3602A51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20|  30|        96120.1 |</w:t>
      </w:r>
    </w:p>
    <w:p w14:paraId="3EB4191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40|        43630.4 |</w:t>
      </w:r>
    </w:p>
    <w:p w14:paraId="2FE03D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50|        59784.7 |</w:t>
      </w:r>
    </w:p>
    <w:p w14:paraId="200C248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  60|         198769 |</w:t>
      </w:r>
    </w:p>
    <w:p w14:paraId="587E57D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  70|        99045.5 |</w:t>
      </w:r>
    </w:p>
    <w:p w14:paraId="74D9F9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  80|        43630.4 |</w:t>
      </w:r>
    </w:p>
    <w:p w14:paraId="4BE2F86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90|        59784.7 |</w:t>
      </w:r>
    </w:p>
    <w:p w14:paraId="382324D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100|         154598 |</w:t>
      </w:r>
    </w:p>
    <w:p w14:paraId="05E96FA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100| 110|        74674.9 |</w:t>
      </w:r>
    </w:p>
    <w:p w14:paraId="674906C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</w:t>
      </w:r>
    </w:p>
    <w:p w14:paraId="36BC23E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Total       1160404.250 cm²</w:t>
      </w:r>
    </w:p>
    <w:p w14:paraId="0710329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375936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Element and Detail Weights:</w:t>
      </w:r>
    </w:p>
    <w:p w14:paraId="7A27B00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81986D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To |  Total Ele.| Total. Ele.|Total. Ele.|  Total Dtl.| Oper. Wgt. |</w:t>
      </w:r>
    </w:p>
    <w:p w14:paraId="6E41846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To |  Empty Wgt.|  Oper. Wgt.|Hydro. Wgt.| Offset Mom.| No Liquid  |</w:t>
      </w:r>
    </w:p>
    <w:p w14:paraId="2B198A3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kg. |        kg. |       kg. |      Kg-m. |        kg. |</w:t>
      </w:r>
    </w:p>
    <w:p w14:paraId="4991394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</w:t>
      </w:r>
    </w:p>
    <w:p w14:paraId="6B34B0D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  20|    857.916 |    857.916 |   857.916 |        ... |    857.916 |</w:t>
      </w:r>
    </w:p>
    <w:p w14:paraId="79DAD3A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20|  30|    265.336 |    265.336 |   265.336 |        ... |    265.336 |</w:t>
      </w:r>
    </w:p>
    <w:p w14:paraId="72F29E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40|    126.022 |    126.022 |   126.022 |        ... |    126.022 |</w:t>
      </w:r>
    </w:p>
    <w:p w14:paraId="68256F2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50|    183.386 |    183.386 |   183.386 |        ... |    183.386 |</w:t>
      </w:r>
    </w:p>
    <w:p w14:paraId="13EE188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  60|    546.545 |    546.545 |   546.545 |        ... |    546.545 |</w:t>
      </w:r>
    </w:p>
    <w:p w14:paraId="464C828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  70|    276.413 |    276.413 |   276.413 |        ... |    276.413 |</w:t>
      </w:r>
    </w:p>
    <w:p w14:paraId="39A68B5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  80|    147.156 |    147.156 |   147.156 |        ... |    147.156 |</w:t>
      </w:r>
    </w:p>
    <w:p w14:paraId="5CA781D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90|    181.912 |    181.912 |   181.912 |        ... |    181.912 |</w:t>
      </w:r>
    </w:p>
    <w:p w14:paraId="376C32E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100|    405.953 |    405.953 |   405.953 |        ... |    405.953 |</w:t>
      </w:r>
    </w:p>
    <w:p w14:paraId="44B4052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100| 110|    210.689 |    210.689 |   210.689 |        ... |    210.689 |</w:t>
      </w:r>
    </w:p>
    <w:p w14:paraId="08ED36F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</w:t>
      </w:r>
    </w:p>
    <w:p w14:paraId="3697485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BE8078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Cumulative Vessel Weight</w:t>
      </w:r>
    </w:p>
    <w:p w14:paraId="3F8C365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CF0097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Cumulative Ope | Cumulative | Cumulative  |</w:t>
      </w:r>
    </w:p>
    <w:p w14:paraId="1A1CBAD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To | Wgt. No Liquid | Oper. Wgt. | Hydro. Wgt. |</w:t>
      </w:r>
    </w:p>
    <w:p w14:paraId="0A67A6D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    kg. |        kg. |         kg. |</w:t>
      </w:r>
    </w:p>
    <w:p w14:paraId="4B3E642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</w:t>
      </w:r>
    </w:p>
    <w:p w14:paraId="025A4A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  20|        3201.33 |    3201.33 |     3201.33 |</w:t>
      </w:r>
    </w:p>
    <w:p w14:paraId="3FB8753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20|  30|        2343.41 |    2343.41 |     2343.41 |</w:t>
      </w:r>
    </w:p>
    <w:p w14:paraId="1A98DB3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40|        2078.08 |    2078.08 |     2078.08 |</w:t>
      </w:r>
    </w:p>
    <w:p w14:paraId="6FBEBF0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50|        1952.05 |    1952.05 |     1952.05 |</w:t>
      </w:r>
    </w:p>
    <w:p w14:paraId="3E30934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  60|        1768.67 |    1768.67 |     1768.67 |</w:t>
      </w:r>
    </w:p>
    <w:p w14:paraId="539FBF0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  70|        1222.12 |    1222.12 |     1222.12 |</w:t>
      </w:r>
    </w:p>
    <w:p w14:paraId="44ABEC3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  80|         945.71 |     945.71 |      945.71 |</w:t>
      </w:r>
    </w:p>
    <w:p w14:paraId="594298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90|        798.554 |    798.554 |     798.554 |</w:t>
      </w:r>
    </w:p>
    <w:p w14:paraId="5C80EF3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100|        616.643 |    616.643 |     616.643 |</w:t>
      </w:r>
    </w:p>
    <w:p w14:paraId="299FD9B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100| 110|        210.689 |    210.689 |     210.689 |</w:t>
      </w:r>
    </w:p>
    <w:p w14:paraId="78FD837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</w:t>
      </w:r>
    </w:p>
    <w:p w14:paraId="7016200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BE0E00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The cumulative operating weights no liquid in the column above</w:t>
      </w:r>
    </w:p>
    <w:p w14:paraId="4B2FC5A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are the cumulative operating weights minus the operating liquid</w:t>
      </w:r>
    </w:p>
    <w:p w14:paraId="36CE89C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weight minus any weights absent in the empty condition.</w:t>
      </w:r>
    </w:p>
    <w:p w14:paraId="1C7152D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8F8056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Cumulative Vessel Moment</w:t>
      </w:r>
    </w:p>
    <w:p w14:paraId="21D4EE2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5B753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Cumulative | Cumulative |Cumulative |</w:t>
      </w:r>
    </w:p>
    <w:p w14:paraId="2D754B5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To | Empty Mom. | Oper. Mom. |Hydro. Mom.|</w:t>
      </w:r>
    </w:p>
    <w:p w14:paraId="219EAD5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Kg-m. |      Kg-m. |     Kg-m. |</w:t>
      </w:r>
    </w:p>
    <w:p w14:paraId="0BD0E82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</w:t>
      </w:r>
    </w:p>
    <w:p w14:paraId="28E0C51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  20|        ... |        ... |       ... |</w:t>
      </w:r>
    </w:p>
    <w:p w14:paraId="4AD84ED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20|  30|        ... |        ... |       ... |</w:t>
      </w:r>
    </w:p>
    <w:p w14:paraId="264CE2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40|        ... |        ... |       ... |</w:t>
      </w:r>
    </w:p>
    <w:p w14:paraId="3F5C9C5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50|        ... |        ... |       ... |</w:t>
      </w:r>
    </w:p>
    <w:p w14:paraId="5E7E9D4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  60|        ... |        ... |       ... |</w:t>
      </w:r>
    </w:p>
    <w:p w14:paraId="32EE80D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  70|        ... |        ... |       ... |</w:t>
      </w:r>
    </w:p>
    <w:p w14:paraId="62D80CF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  80|        ... |        ... |       ... |</w:t>
      </w:r>
    </w:p>
    <w:p w14:paraId="47F634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90|        ... |        ... |       ... |</w:t>
      </w:r>
    </w:p>
    <w:p w14:paraId="526921C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100|        ... |        ... |       ... |</w:t>
      </w:r>
    </w:p>
    <w:p w14:paraId="70BD9DB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100| 110|        ... |        ... |       ... |</w:t>
      </w:r>
    </w:p>
    <w:p w14:paraId="4A5DC95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</w:t>
      </w:r>
    </w:p>
    <w:p w14:paraId="6B63315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FE4F8F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FF"/>
          <w:sz w:val="18"/>
        </w:rPr>
        <w:t>PV Elite is a trademark of Intergraph CADWorx &amp; Analysis Solutions, Inc. 2019</w:t>
      </w:r>
    </w:p>
    <w:p w14:paraId="7F762BC3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14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6B5AA11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8" w:name="_Toc222497034"/>
      <w:r w:rsidRPr="00CC0242">
        <w:rPr>
          <w:rFonts w:ascii="Courier New" w:hAnsi="Courier New" w:cs="Courier New"/>
          <w:sz w:val="18"/>
        </w:rPr>
        <w:instrText>Conical Section:</w:instrText>
      </w:r>
      <w:bookmarkEnd w:id="8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2F1EFFF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Conical Reinforcement Calculations, ASME VIII Div. 1, App. 1</w:t>
      </w:r>
    </w:p>
    <w:p w14:paraId="7E91645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A641EA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Conical Section From 20 To 30 SA-240 316</w:t>
      </w:r>
    </w:p>
    <w:p w14:paraId="012E1E2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A3BEF4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50 °C</w:t>
      </w:r>
    </w:p>
    <w:p w14:paraId="133A179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52A40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0.193E+09 KPa. at 50 °C</w:t>
      </w:r>
    </w:p>
    <w:p w14:paraId="070ABA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0.193E+09 KPa. at 50 °C</w:t>
      </w:r>
    </w:p>
    <w:p w14:paraId="7578113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0.193E+09 KPa. at 50 °C</w:t>
      </w:r>
    </w:p>
    <w:p w14:paraId="3A0DE9C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0.193E+09 KPa. at 50 °C</w:t>
      </w:r>
    </w:p>
    <w:p w14:paraId="1857488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0.193E+09 KPa. at 50 °C</w:t>
      </w:r>
    </w:p>
    <w:p w14:paraId="19F8ED9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B4F499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170 °C</w:t>
      </w:r>
    </w:p>
    <w:p w14:paraId="2D6E4C9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1DA7D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0.185E+09 KPa. at 170 °C</w:t>
      </w:r>
    </w:p>
    <w:p w14:paraId="44775CA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0.185E+09 KPa. at 170 °C</w:t>
      </w:r>
    </w:p>
    <w:p w14:paraId="405D470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0.185E+09 KPa. at 170 °C</w:t>
      </w:r>
    </w:p>
    <w:p w14:paraId="7817CCB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0.185E+09 KPa. at 170 °C</w:t>
      </w:r>
    </w:p>
    <w:p w14:paraId="005EB88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0.185E+09 KPa. at 170 °C</w:t>
      </w:r>
    </w:p>
    <w:p w14:paraId="4335504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83E437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Small End of Cone                        0.00  Kgf</w:t>
      </w:r>
    </w:p>
    <w:p w14:paraId="0385778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Large End of Cone                        0.00  Kgf</w:t>
      </w:r>
    </w:p>
    <w:p w14:paraId="6B4230D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Small End of Cone                             0.00  Kg-m.</w:t>
      </w:r>
    </w:p>
    <w:p w14:paraId="0091BE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Large End of Cone                             0.00  Kg-m.</w:t>
      </w:r>
    </w:p>
    <w:p w14:paraId="26434BA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47B6E9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 Since there are no supports, the forces and moments could</w:t>
      </w:r>
    </w:p>
    <w:p w14:paraId="4F44482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 not be resolved to the large and small ends of the cone.</w:t>
      </w:r>
    </w:p>
    <w:p w14:paraId="6FF4BB6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DA6902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Both ends of the Cone are Lines of Support</w:t>
      </w:r>
    </w:p>
    <w:p w14:paraId="5F2EADD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015E8A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Large End    12.7573  mm.</w:t>
      </w:r>
    </w:p>
    <w:p w14:paraId="62BAC41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Small End    11.0651  mm.</w:t>
      </w:r>
    </w:p>
    <w:p w14:paraId="20C8066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E62D56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Reinforcement Calculations for Cone / Large Cylinder:</w:t>
      </w:r>
    </w:p>
    <w:p w14:paraId="660764A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5E3EF9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0715B5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Large End Under Internal Pressure</w:t>
      </w:r>
    </w:p>
    <w:p w14:paraId="3C16219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0.00048</w:t>
      </w:r>
    </w:p>
    <w:p w14:paraId="4D0C407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11.000  degrees</w:t>
      </w:r>
    </w:p>
    <w:p w14:paraId="6CC5C9D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 6.136  degrees</w:t>
      </w:r>
    </w:p>
    <w:p w14:paraId="344403E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8CB870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Large End Under External Pressure</w:t>
      </w:r>
    </w:p>
    <w:p w14:paraId="61B8929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0.00007</w:t>
      </w:r>
    </w:p>
    <w:p w14:paraId="5B71BB9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 0.187  degrees</w:t>
      </w:r>
    </w:p>
    <w:p w14:paraId="68510C7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 6.136  degrees</w:t>
      </w:r>
    </w:p>
    <w:p w14:paraId="2F0A842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8BC3D2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Intermediate Value [k]:</w:t>
      </w:r>
    </w:p>
    <w:p w14:paraId="5EB439A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Y / ( Srl * Erl ), 1 )</w:t>
      </w:r>
    </w:p>
    <w:p w14:paraId="6ED68C7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max( 0.25813E+11/( 132.9 * 0.19291E+09 ), 1 )</w:t>
      </w:r>
    </w:p>
    <w:p w14:paraId="7FF175E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1.0068</w:t>
      </w:r>
    </w:p>
    <w:p w14:paraId="6EA5179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6DED7D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1DB1620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Large End All. Stress * Large End Elastic Modulus (Ext. temp.)</w:t>
      </w:r>
    </w:p>
    <w:p w14:paraId="782A8C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133.8 * 0.19291E+09</w:t>
      </w:r>
    </w:p>
    <w:p w14:paraId="70750D3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25812725760.0 N./mm²^2</w:t>
      </w:r>
    </w:p>
    <w:p w14:paraId="0905AC9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EE5CD5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Large End Material (Ext. Temp)   133.8  N./mm²</w:t>
      </w:r>
    </w:p>
    <w:p w14:paraId="048C759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Cone Material (Ext. Temp)        133.8  N./mm²</w:t>
      </w:r>
    </w:p>
    <w:p w14:paraId="36A235B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17F39B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Reinforcement, Large End, External [Arl]:</w:t>
      </w:r>
    </w:p>
    <w:p w14:paraId="463F09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(k*QL*Rl*tan(angle)/(Ss*E1))*(1-1/4((P*Rl-QL)/QL)*(delta/alpha)</w:t>
      </w:r>
    </w:p>
    <w:p w14:paraId="08BAEA3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(1.0068*0.4426*868.0*0.107/(134*1.0))*</w:t>
      </w:r>
    </w:p>
    <w:p w14:paraId="5F3C782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(1-1/4((0.1*868.0-0.443)/0.443)*(0.187/6.136)</w:t>
      </w:r>
    </w:p>
    <w:p w14:paraId="23D88B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0.0302 cm²</w:t>
      </w:r>
    </w:p>
    <w:p w14:paraId="6A9B287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876092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Force per Length, Cone Large End External Pressure [QL]:</w:t>
      </w:r>
    </w:p>
    <w:p w14:paraId="69BB086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Pext( Rl/2 ) + Faxial/(pi(Dl - Tl)) + Moment/(pi(Rl - Tl/2)(Rl - Tl/2))</w:t>
      </w:r>
    </w:p>
    <w:p w14:paraId="3FF8E6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0.1( 868.0/2 ) + 0.0/(pi(1736.0 - 3.0)) +</w:t>
      </w:r>
    </w:p>
    <w:p w14:paraId="351D72A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0.0/(pi(868.0 - 3.0/2)(868.0 - 3.0/2))</w:t>
      </w:r>
    </w:p>
    <w:p w14:paraId="282EA2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0.443 Kgf/mm.</w:t>
      </w:r>
    </w:p>
    <w:p w14:paraId="6FF5E0E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050432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Available Area of Reinforcement, Large End, External [Ael]:</w:t>
      </w:r>
    </w:p>
    <w:p w14:paraId="23EDB4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0.55*( Dl*ts )½ * ( ts + tc/cos(alpha) )</w:t>
      </w:r>
    </w:p>
    <w:p w14:paraId="7FC5A1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 * ( 1736.0 * 3.0 )½ * ( 3.0 + 3.0/0.994 )</w:t>
      </w:r>
    </w:p>
    <w:p w14:paraId="2F8BF9B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2.3884 cm²</w:t>
      </w:r>
    </w:p>
    <w:p w14:paraId="0FA7C8F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BC4571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Reinforcement Area, Large End, External Pressure:</w:t>
      </w:r>
    </w:p>
    <w:p w14:paraId="7B97724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1-8(1)        0.0302  cm²</w:t>
      </w:r>
    </w:p>
    <w:p w14:paraId="7368B46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1-8(2)        2.3884  cm²</w:t>
      </w:r>
    </w:p>
    <w:p w14:paraId="44C6A92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4.7000  cm²</w:t>
      </w:r>
    </w:p>
    <w:p w14:paraId="147D5CF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2E3DED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Intermediate Results, Large End, External Pressure:</w:t>
      </w:r>
    </w:p>
    <w:p w14:paraId="021DB86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Available in Cone, Shell, and Reinforcement       46.87  cm²</w:t>
      </w:r>
    </w:p>
    <w:p w14:paraId="067274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Force per Unit Length on Shell / Cone Junction          1.55  Kgf/mm.</w:t>
      </w:r>
    </w:p>
    <w:p w14:paraId="464C25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Actual Buckling Stress associated with this Force       4.23  N./mm²</w:t>
      </w:r>
    </w:p>
    <w:p w14:paraId="5FE2EE8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Strain associated with this stress         0.000044</w:t>
      </w:r>
    </w:p>
    <w:p w14:paraId="3313955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CE3994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Large End, External Pressure [I's]:</w:t>
      </w:r>
    </w:p>
    <w:p w14:paraId="16F04EC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A * Dl² * Atl / 10.9</w:t>
      </w:r>
    </w:p>
    <w:p w14:paraId="6C7A8E3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0.438E-04 * 1736.0 * 1736.0 * 46.87/10.9</w:t>
      </w:r>
    </w:p>
    <w:p w14:paraId="51881665" w14:textId="0847206C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56786.08 mm.</w:t>
      </w:r>
      <w:r w:rsidRPr="00CC0242">
        <w:rPr>
          <w:rFonts w:ascii="Courier New" w:hAnsi="Courier New" w:cs="Courier New"/>
          <w:sz w:val="18"/>
          <w:vertAlign w:val="superscript"/>
        </w:rPr>
        <w:t>4</w:t>
      </w:r>
    </w:p>
    <w:p w14:paraId="033814A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2EE09E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Available Moment of Inertia, Large End, External Pressure:</w:t>
      </w:r>
    </w:p>
    <w:p w14:paraId="17CCBE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Area  Centroid     Ar*Ce           Dist        I    Ar*Di²</w:t>
      </w:r>
    </w:p>
    <w:p w14:paraId="7427BB1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Shl      1.191    0.0000     0.000        16.2161     0.009   313.119</w:t>
      </w:r>
    </w:p>
    <w:p w14:paraId="1705278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      1.198   -2.1334    -2.555        18.3495     0.027   403.238</w:t>
      </w:r>
    </w:p>
    <w:p w14:paraId="334FE4E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Sec      4.700   25.0000   117.500        -8.7840     8.652   362.643</w:t>
      </w:r>
    </w:p>
    <w:p w14:paraId="023E32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      7.088             114.945                    8.688  1079.001</w:t>
      </w:r>
    </w:p>
    <w:p w14:paraId="1FC935C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Section        16.2161     Moment of Inertia        19.48</w:t>
      </w:r>
    </w:p>
    <w:p w14:paraId="7F10461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6EEC4D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Large End Inertia Calculations</w:t>
      </w:r>
    </w:p>
    <w:p w14:paraId="7A1DC98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 ( Large End )              19.478  cm**4</w:t>
      </w:r>
    </w:p>
    <w:p w14:paraId="6E214D1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 Moment of Inertia ( Large End )               5.679  cm**4</w:t>
      </w:r>
    </w:p>
    <w:p w14:paraId="57FC525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FCD620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Reinforcement Calculations for Cone / Small Cylinder:</w:t>
      </w:r>
    </w:p>
    <w:p w14:paraId="2E3CBD6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F66DFE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Small End under Internal Pressure</w:t>
      </w:r>
    </w:p>
    <w:p w14:paraId="3964E67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ratio of pressure to allowable stress      0.00048</w:t>
      </w:r>
    </w:p>
    <w:p w14:paraId="078AD06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max. half apex angle w/o reinforcement       4.000  degrees</w:t>
      </w:r>
    </w:p>
    <w:p w14:paraId="20BD045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actual half apex angle                       6.136  degrees</w:t>
      </w:r>
    </w:p>
    <w:p w14:paraId="02917BC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E4E466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Intermediate Value [k]:</w:t>
      </w:r>
    </w:p>
    <w:p w14:paraId="3BD6899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Y / ( Sr * Ers ), 1 )</w:t>
      </w:r>
    </w:p>
    <w:p w14:paraId="30B4724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max( 0.19226E+11/( 100.3 * 0.18458E+09 ), 1 )</w:t>
      </w:r>
    </w:p>
    <w:p w14:paraId="183AB7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1.0386</w:t>
      </w:r>
    </w:p>
    <w:p w14:paraId="1AE700B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2882F6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4FB5725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(Int. temp.)</w:t>
      </w:r>
    </w:p>
    <w:p w14:paraId="49D68B9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104.2 * 0.18458E+09</w:t>
      </w:r>
    </w:p>
    <w:p w14:paraId="63F5F8F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19225886720.0 N./mm²^2</w:t>
      </w:r>
    </w:p>
    <w:p w14:paraId="79A2B4A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588D1B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Decay Length, Cone Small End:</w:t>
      </w:r>
    </w:p>
    <w:p w14:paraId="3EC09BE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1.4 * sqrt( Rs( ts - ca ) )</w:t>
      </w:r>
    </w:p>
    <w:p w14:paraId="1B8870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1.4 * sqrt( 650.0( 3.0 - 0.0 ) )</w:t>
      </w:r>
    </w:p>
    <w:p w14:paraId="728EF95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61.822 mm.</w:t>
      </w:r>
    </w:p>
    <w:p w14:paraId="3E40A4F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621E61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Reinforcement, Small End, Internal [Ars]:</w:t>
      </w:r>
    </w:p>
    <w:p w14:paraId="7B3E221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k*QS*Rs/(Ss*E1)*(1-delta/alpha)*tan(alpha)</w:t>
      </w:r>
    </w:p>
    <w:p w14:paraId="3E46B62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1.04 * 1.6571 * 650.0/( 104 * 1.0 ) *</w:t>
      </w:r>
    </w:p>
    <w:p w14:paraId="3E5FF8B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( 1 - 4.0/6.14 ) 0.1075</w:t>
      </w:r>
    </w:p>
    <w:p w14:paraId="3D59A7B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0.0394 cm²</w:t>
      </w:r>
    </w:p>
    <w:p w14:paraId="6BA1F35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DF6D3D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Force per Length, Cone Small End [QS]:</w:t>
      </w:r>
    </w:p>
    <w:p w14:paraId="67F4BA6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P( Rs/2 ) - Faxial/(pi(Ds + Ts)) + Moment/(pi(Rs + Ts/2)(Rs + Ts/2))</w:t>
      </w:r>
    </w:p>
    <w:p w14:paraId="3B15745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0.5( 650.0/2 ) - 0.0/(pi(1300.0 + 3.0)) +</w:t>
      </w:r>
    </w:p>
    <w:p w14:paraId="258D8D7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0.0/(pi(650.0 + 3.0/2)(650.0 + 3.0/2))</w:t>
      </w:r>
    </w:p>
    <w:p w14:paraId="0B8F575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1.657 Kgf/mm.</w:t>
      </w:r>
    </w:p>
    <w:p w14:paraId="7A6DA42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5E037E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Area of Reinforcement Available in Small End Shell [Aes]:</w:t>
      </w:r>
    </w:p>
    <w:p w14:paraId="135F39C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0.78(Rs*Ts)½*((Ts-t)+(Tc-Tr)/cos(alpha) ))</w:t>
      </w:r>
    </w:p>
    <w:p w14:paraId="3B8D8F5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0.78(650.0*3.0)½*(( 3.0- 0.312 )+( 3.0- 0.314 )/0.99)</w:t>
      </w:r>
    </w:p>
    <w:p w14:paraId="27F6C4B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1.8563 cm²</w:t>
      </w:r>
    </w:p>
    <w:p w14:paraId="3277B8E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874F49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Reinforcement Area, Small End, Internal Pressure:</w:t>
      </w:r>
    </w:p>
    <w:p w14:paraId="0EC0AD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1-5(3)        0.0394  cm²</w:t>
      </w:r>
    </w:p>
    <w:p w14:paraId="3480590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1-5(4)        1.8563  cm²</w:t>
      </w:r>
    </w:p>
    <w:p w14:paraId="7A557FD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9.7000  cm²</w:t>
      </w:r>
    </w:p>
    <w:p w14:paraId="24E684E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D18C17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Required Area of Reinforcement for Small End Under External Pressure</w:t>
      </w:r>
    </w:p>
    <w:p w14:paraId="3951311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3BD2E0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Small End Material (Ext. Temp)    133.8  N./mm²</w:t>
      </w:r>
    </w:p>
    <w:p w14:paraId="7944E18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Cone Material (Ext. Temp)         133.8  N./mm²</w:t>
      </w:r>
    </w:p>
    <w:p w14:paraId="2C76AEC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5932F9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Intermediate Value [k]:</w:t>
      </w:r>
    </w:p>
    <w:p w14:paraId="58FE8A2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Y / ( Srs * Ers ), 1 )</w:t>
      </w:r>
    </w:p>
    <w:p w14:paraId="127D3CD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max( 0.25813E+11/( 132.9 * 0.19291E+09 ), 1 )</w:t>
      </w:r>
    </w:p>
    <w:p w14:paraId="58461B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1.0068</w:t>
      </w:r>
    </w:p>
    <w:p w14:paraId="5580F87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5EB870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1DEA28E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(Ext. temp.)</w:t>
      </w:r>
    </w:p>
    <w:p w14:paraId="454C75B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133.8 * 0.19291E+09</w:t>
      </w:r>
    </w:p>
    <w:p w14:paraId="2F418C3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25812725760.0 N./mm²^2</w:t>
      </w:r>
    </w:p>
    <w:p w14:paraId="06CD688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770C64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Area of Reinforcement Required in Small End Shell [Ars]:</w:t>
      </w:r>
    </w:p>
    <w:p w14:paraId="417258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k * QS * Rs * tan(alpha) / ( Ss * E1 )</w:t>
      </w:r>
    </w:p>
    <w:p w14:paraId="1372C28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(1.0068*0.333*653.0*0.1075/(134*1.0))</w:t>
      </w:r>
    </w:p>
    <w:p w14:paraId="1EC6A00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0.0172 cm²</w:t>
      </w:r>
    </w:p>
    <w:p w14:paraId="1433113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C6784E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Force per Length, Cone Small End [QS]:</w:t>
      </w:r>
    </w:p>
    <w:p w14:paraId="4A386D8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Pext( Rs/2 ) + Faxial/(pi(Ds - Ts)) + Moment/(pi(Rs - Ts/2)(Rs - Ts/2))</w:t>
      </w:r>
    </w:p>
    <w:p w14:paraId="1AA4F15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0.1( 653.0/2 ) + 0.0/(pi(1306.0 - 3.0)) +</w:t>
      </w:r>
    </w:p>
    <w:p w14:paraId="361C4F2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0.0/(pi(653.0 - 3.0/2)(653.0 - 3.0/2))</w:t>
      </w:r>
    </w:p>
    <w:p w14:paraId="6E3498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0.333 Kgf/mm.</w:t>
      </w:r>
    </w:p>
    <w:p w14:paraId="659F3FC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6C3EC6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Area of Reinforcement Available in Small End Shell [Aes]:</w:t>
      </w:r>
    </w:p>
    <w:p w14:paraId="0E91A1E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0.55*(Ds*ts)½*[(ts-t)+(tc-tr)/cos(alpha))]</w:t>
      </w:r>
    </w:p>
    <w:p w14:paraId="3646F3A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0.55*(1306.0*3.0)½*[(3.0-0.573)+(3.0-1.893)/0.994]</w:t>
      </w:r>
    </w:p>
    <w:p w14:paraId="0D90707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1.2188 cm²</w:t>
      </w:r>
    </w:p>
    <w:p w14:paraId="62B05D5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597EA9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Reinforcement Area, Small End, External Pressure:</w:t>
      </w:r>
    </w:p>
    <w:p w14:paraId="6F0FBC7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1-8(3)        0.0172  cm²</w:t>
      </w:r>
    </w:p>
    <w:p w14:paraId="012E7DF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1-8(4)        1.2188  cm²</w:t>
      </w:r>
    </w:p>
    <w:p w14:paraId="7F78275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9.7000  cm²</w:t>
      </w:r>
    </w:p>
    <w:p w14:paraId="2F9DCE7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3CDFAB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Intermediate Results, Small End, External Pressure:</w:t>
      </w:r>
    </w:p>
    <w:p w14:paraId="4B6694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Available in Cone, Shell, and Reinforcement       41.37  cm²</w:t>
      </w:r>
    </w:p>
    <w:p w14:paraId="47A3DF1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Force per Unit Length on Shell / Cone Junction          0.88  Kgf/mm.</w:t>
      </w:r>
    </w:p>
    <w:p w14:paraId="5753B75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Actual Buckling Stress associated with this Force       2.04  N./mm²</w:t>
      </w:r>
    </w:p>
    <w:p w14:paraId="55889FE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Strain associated with this stress         0.000021</w:t>
      </w:r>
    </w:p>
    <w:p w14:paraId="50C5428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2739A1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Small End, External Pressure [I's]:</w:t>
      </w:r>
    </w:p>
    <w:p w14:paraId="2CA5D1D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A * Ds² * Ats / 10.9</w:t>
      </w:r>
    </w:p>
    <w:p w14:paraId="685F4D3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0.211E-04 * 1306.0 * 1306.0 * 41.37/10.9</w:t>
      </w:r>
    </w:p>
    <w:p w14:paraId="3D7E6028" w14:textId="5491E8D6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13689.88 mm.</w:t>
      </w:r>
      <w:r w:rsidRPr="00CC0242">
        <w:rPr>
          <w:rFonts w:ascii="Courier New" w:hAnsi="Courier New" w:cs="Courier New"/>
          <w:sz w:val="18"/>
          <w:vertAlign w:val="superscript"/>
        </w:rPr>
        <w:t>4</w:t>
      </w:r>
    </w:p>
    <w:p w14:paraId="6EFDCA2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8CFF52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Available Moment of Inertia, Small End, External Pressure:</w:t>
      </w:r>
    </w:p>
    <w:p w14:paraId="52D72AD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Area  Centroid     Ar*Ce           Dist         I    Ar*Di²</w:t>
      </w:r>
    </w:p>
    <w:p w14:paraId="7AD6ACF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Shl      1.033    0.0000     0.000        41.3643     0.008  1767.127</w:t>
      </w:r>
    </w:p>
    <w:p w14:paraId="13DEDBC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      1.039    1.8504     1.922        39.5139     0.020  1621.850</w:t>
      </w:r>
    </w:p>
    <w:p w14:paraId="39F059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Sec      9.700   50.0000   485.000        -8.6357    76.056   723.377</w:t>
      </w:r>
    </w:p>
    <w:p w14:paraId="02E09CD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     11.772             486.922                   76.083  4112.354</w:t>
      </w:r>
    </w:p>
    <w:p w14:paraId="773A095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Section        41.3643     Moment of Inertia       117.21</w:t>
      </w:r>
    </w:p>
    <w:p w14:paraId="5F3805F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046B26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Small End Inertia Calculations</w:t>
      </w:r>
    </w:p>
    <w:p w14:paraId="4601099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 ( Small End )            0.1172E+03  cm**4</w:t>
      </w:r>
    </w:p>
    <w:p w14:paraId="12BFEB2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 Moment of Inertia ( Small End )            0.1369E+01  cm**4</w:t>
      </w:r>
    </w:p>
    <w:p w14:paraId="1461871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CC13F4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The following calculations are only required per 1-5(g)(1) and</w:t>
      </w:r>
    </w:p>
    <w:p w14:paraId="562BA4D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do include external loads due to wind or seismic.  These</w:t>
      </w:r>
    </w:p>
    <w:p w14:paraId="064C031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discontinuity stresses are computed at the shell/cone junction</w:t>
      </w:r>
    </w:p>
    <w:p w14:paraId="099FC6B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and do not include effects of local stiffening from a junction ring.</w:t>
      </w:r>
    </w:p>
    <w:p w14:paraId="495EC3D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DE7F3D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Results for Discontinuity Stresses per Bednar p. 236 2nd Edition</w:t>
      </w:r>
    </w:p>
    <w:p w14:paraId="6175D6F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49666A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color w:val="000000"/>
          <w:sz w:val="18"/>
          <w:u w:val="single"/>
        </w:rPr>
        <w:t>Stress Type              Stress      Allowable          Location</w:t>
      </w:r>
    </w:p>
    <w:p w14:paraId="57DF187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15.45          312.47  Small Cyl. Long.</w:t>
      </w:r>
    </w:p>
    <w:p w14:paraId="78C0FCF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-4.60         -312.47  Small Cyl. Long.</w:t>
      </w:r>
    </w:p>
    <w:p w14:paraId="2D74DAF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Membrane Stress           16.38         -156.24   Small End Tang.</w:t>
      </w:r>
    </w:p>
    <w:p w14:paraId="7A5E182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15.49          312.47 Cone Longitudinal</w:t>
      </w:r>
    </w:p>
    <w:p w14:paraId="24706A7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-4.56         -312.47 Cone Longitudinal</w:t>
      </w:r>
    </w:p>
    <w:p w14:paraId="1A7F13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  Stress           16.44         -156.24   Cone Tangential</w:t>
      </w:r>
    </w:p>
    <w:p w14:paraId="4893E9B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D60585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22.60          312.47  Large Cyl. Long.</w:t>
      </w:r>
    </w:p>
    <w:p w14:paraId="4ABF028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-8.16         -312.47  Large Cyl. Long.</w:t>
      </w:r>
    </w:p>
    <w:p w14:paraId="77E9CDC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Membrane Stress            5.98         -156.24   Large End Tang.</w:t>
      </w:r>
    </w:p>
    <w:p w14:paraId="26CEB5E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22.64          312.47 Cone Longitudinal</w:t>
      </w:r>
    </w:p>
    <w:p w14:paraId="332EBA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-8.11         -312.47 Cone Longitudinal</w:t>
      </w:r>
    </w:p>
    <w:p w14:paraId="2FDAD95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  Stress            6.06         -156.24   Cone Tangential</w:t>
      </w:r>
    </w:p>
    <w:p w14:paraId="44B9D47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372F74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An asterisk (*) denotes that this stress was not applicable</w:t>
      </w:r>
    </w:p>
    <w:p w14:paraId="176B32E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for this combination of loads.</w:t>
      </w:r>
    </w:p>
    <w:p w14:paraId="70F1F1A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B125B5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Maximum Allowable Pressure Calculations for Cone to Shell Junction:</w:t>
      </w:r>
    </w:p>
    <w:p w14:paraId="2230E27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7DEE3E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Pressure      Pressure                                                 Reason</w:t>
      </w:r>
    </w:p>
    <w:p w14:paraId="25945DC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Case          bars                           for Failure at this Pressure</w:t>
      </w:r>
    </w:p>
    <w:p w14:paraId="7446C9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</w:t>
      </w:r>
    </w:p>
    <w:p w14:paraId="188269A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MAWP         3.584     Thickness due to internal pressure, Cone Large End</w:t>
      </w:r>
    </w:p>
    <w:p w14:paraId="11ADE89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MAPnc         4.745     Thickness due to internal pressure, Cone Large End</w:t>
      </w:r>
    </w:p>
    <w:p w14:paraId="32DBAE3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7E03C7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These pressures were determined by iteration.</w:t>
      </w:r>
    </w:p>
    <w:p w14:paraId="1187572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CDE7A5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FF"/>
          <w:sz w:val="18"/>
        </w:rPr>
        <w:t>PV Elite is a trademark of Intergraph CADWorx &amp; Analysis Solutions, Inc. 2019</w:t>
      </w:r>
    </w:p>
    <w:p w14:paraId="635C7961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15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4259906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9" w:name="_Toc222497035"/>
      <w:r w:rsidRPr="00CC0242">
        <w:rPr>
          <w:rFonts w:ascii="Courier New" w:hAnsi="Courier New" w:cs="Courier New"/>
          <w:sz w:val="18"/>
        </w:rPr>
        <w:instrText>Conical Section:</w:instrText>
      </w:r>
      <w:bookmarkEnd w:id="9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6918BC2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Conical Reinforcement Calculations, ASME VIII Div. 1, App. 1</w:t>
      </w:r>
    </w:p>
    <w:p w14:paraId="46AB9FA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F5DE68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Conical Section From 40 To 50 SA-240 316</w:t>
      </w:r>
    </w:p>
    <w:p w14:paraId="230AC86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AD36D8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50 °C</w:t>
      </w:r>
    </w:p>
    <w:p w14:paraId="1DEB8FD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6EF873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0.193E+09 KPa. at 50 °C</w:t>
      </w:r>
    </w:p>
    <w:p w14:paraId="6C77AED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0.193E+09 KPa. at 50 °C</w:t>
      </w:r>
    </w:p>
    <w:p w14:paraId="1FD80ED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0.193E+09 KPa. at 50 °C</w:t>
      </w:r>
    </w:p>
    <w:p w14:paraId="40296ED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0.193E+09 KPa. at 50 °C</w:t>
      </w:r>
    </w:p>
    <w:p w14:paraId="092A853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0.193E+09 KPa. at 50 °C</w:t>
      </w:r>
    </w:p>
    <w:p w14:paraId="7651887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BF273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170 °C</w:t>
      </w:r>
    </w:p>
    <w:p w14:paraId="06F5D18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901D23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0.185E+09 KPa. at 170 °C</w:t>
      </w:r>
    </w:p>
    <w:p w14:paraId="6088600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0.185E+09 KPa. at 170 °C</w:t>
      </w:r>
    </w:p>
    <w:p w14:paraId="1634E8E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0.185E+09 KPa. at 170 °C</w:t>
      </w:r>
    </w:p>
    <w:p w14:paraId="7C5469B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0.185E+09 KPa. at 170 °C</w:t>
      </w:r>
    </w:p>
    <w:p w14:paraId="29151C5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0.185E+09 KPa. at 170 °C</w:t>
      </w:r>
    </w:p>
    <w:p w14:paraId="69CBC44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950FBB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Small End of Cone                        0.00  Kgf</w:t>
      </w:r>
    </w:p>
    <w:p w14:paraId="4CCFE02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Large End of Cone                        0.00  Kgf</w:t>
      </w:r>
    </w:p>
    <w:p w14:paraId="75A263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Small End of Cone                             0.00  Kg-m.</w:t>
      </w:r>
    </w:p>
    <w:p w14:paraId="55C60D6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Large End of Cone                             0.00  Kg-m.</w:t>
      </w:r>
    </w:p>
    <w:p w14:paraId="18335EF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57AE10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 Since there are no supports, the forces and moments could</w:t>
      </w:r>
    </w:p>
    <w:p w14:paraId="0F0737F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 not be resolved to the large and small ends of the cone.</w:t>
      </w:r>
    </w:p>
    <w:p w14:paraId="25CA856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EB2125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Both ends of the Cone are Lines of Support</w:t>
      </w:r>
    </w:p>
    <w:p w14:paraId="25D66BF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B38FC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Large End    12.7573  mm.</w:t>
      </w:r>
    </w:p>
    <w:p w14:paraId="10B13EA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Small End    11.4810  mm.</w:t>
      </w:r>
    </w:p>
    <w:p w14:paraId="499A79E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2F2194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Reinforcement Calculations for Cone / Large Cylinder:</w:t>
      </w:r>
    </w:p>
    <w:p w14:paraId="0D1A5C2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22279B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4FE71C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Large End Under Internal Pressure</w:t>
      </w:r>
    </w:p>
    <w:p w14:paraId="5470C16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0.00048</w:t>
      </w:r>
    </w:p>
    <w:p w14:paraId="7F49C35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11.000  degrees</w:t>
      </w:r>
    </w:p>
    <w:p w14:paraId="4E74C47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 7.829  degrees</w:t>
      </w:r>
    </w:p>
    <w:p w14:paraId="6E68421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25C383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Large End Under External Pressure</w:t>
      </w:r>
    </w:p>
    <w:p w14:paraId="134BDD6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0.00007</w:t>
      </w:r>
    </w:p>
    <w:p w14:paraId="272FCCD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 0.187  degrees</w:t>
      </w:r>
    </w:p>
    <w:p w14:paraId="601645E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 7.829  degrees</w:t>
      </w:r>
    </w:p>
    <w:p w14:paraId="5CDCA41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5CC6D8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Intermediate Value [k]:</w:t>
      </w:r>
    </w:p>
    <w:p w14:paraId="0FB7503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Y / ( Srl * Erl ), 1 )</w:t>
      </w:r>
    </w:p>
    <w:p w14:paraId="015FEF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max( 0.25813E+11/( 132.9 * 0.19291E+09 ), 1 )</w:t>
      </w:r>
    </w:p>
    <w:p w14:paraId="1107282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1.0068</w:t>
      </w:r>
    </w:p>
    <w:p w14:paraId="0D4EA9D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C4E867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07805CF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(Ext. temp.)</w:t>
      </w:r>
    </w:p>
    <w:p w14:paraId="3B6CA5D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133.8 * 0.19291E+09</w:t>
      </w:r>
    </w:p>
    <w:p w14:paraId="17A7202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25812725760.0 N./mm²^2</w:t>
      </w:r>
    </w:p>
    <w:p w14:paraId="295917A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1D3412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Large End Material (Ext. Temp)   133.8  N./mm²</w:t>
      </w:r>
    </w:p>
    <w:p w14:paraId="12191ED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Cone Material (Ext. Temp)        133.8  N./mm²</w:t>
      </w:r>
    </w:p>
    <w:p w14:paraId="3BF7DFC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48F3E7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Reinforcement, Large End, External [Arl]:</w:t>
      </w:r>
    </w:p>
    <w:p w14:paraId="76A487E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(k*QL*Rl*tan(angle)/(Ss*E1))*(1-1/4((P*Rl-QL)/QL)*(delta/alpha)</w:t>
      </w:r>
    </w:p>
    <w:p w14:paraId="0130138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(1.0068*0.4426*868.0*0.138/(134*1.0))*</w:t>
      </w:r>
    </w:p>
    <w:p w14:paraId="6F45EE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(1-1/4((0.1*868.0-0.443)/0.443)*(0.187/7.829)</w:t>
      </w:r>
    </w:p>
    <w:p w14:paraId="1E5D349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0.0387 cm²</w:t>
      </w:r>
    </w:p>
    <w:p w14:paraId="578662D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7C4C0A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Force per Length, Cone Large End External Pressure [QL]:</w:t>
      </w:r>
    </w:p>
    <w:p w14:paraId="7A8D3E0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Pext( Rl/2 ) + Faxial/(pi(Dl - Tl)) + Moment/(pi(Rl - Tl/2)(Rl - Tl/2))</w:t>
      </w:r>
    </w:p>
    <w:p w14:paraId="553C33D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0.1( 868.0/2 ) + 0.0/(pi(1736.0 - 3.0)) +</w:t>
      </w:r>
    </w:p>
    <w:p w14:paraId="1688678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0.0/(pi(868.0 - 3.0/2)(868.0 - 3.0/2))</w:t>
      </w:r>
    </w:p>
    <w:p w14:paraId="00370D5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0.443 Kgf/mm.</w:t>
      </w:r>
    </w:p>
    <w:p w14:paraId="690F0BD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561A95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Available Area of Reinforcement, Large End, External [Ael]:</w:t>
      </w:r>
    </w:p>
    <w:p w14:paraId="57829A5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0.55*( Dl*ts )½ * ( ts + tc/cos(alpha) )</w:t>
      </w:r>
    </w:p>
    <w:p w14:paraId="65E1285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 * ( 1736.0 * 3.0 )½ * ( 3.0 + 3.0/0.991 )</w:t>
      </w:r>
    </w:p>
    <w:p w14:paraId="6DA1759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2.3927 cm²</w:t>
      </w:r>
    </w:p>
    <w:p w14:paraId="6EC86BC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E87DC9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Reinforcement Area, Large End, External Pressure:</w:t>
      </w:r>
    </w:p>
    <w:p w14:paraId="09F08B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1-8(1)        0.0387  cm²</w:t>
      </w:r>
    </w:p>
    <w:p w14:paraId="6CD655D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1-8(2)        2.3927  cm²</w:t>
      </w:r>
    </w:p>
    <w:p w14:paraId="2ED3978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5.0000  cm²</w:t>
      </w:r>
    </w:p>
    <w:p w14:paraId="7AEB5D4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C3D2D2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Intermediate Results, Large End, External Pressure:</w:t>
      </w:r>
    </w:p>
    <w:p w14:paraId="3DF2F96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Available in Cone, Shell, and Reinforcement       35.17  cm²</w:t>
      </w:r>
    </w:p>
    <w:p w14:paraId="6E6439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Force per Unit Length on Shell / Cone Junction          1.09  Kgf/mm.</w:t>
      </w:r>
    </w:p>
    <w:p w14:paraId="3039813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Actual Buckling Stress associated with this Force       3.94  N./mm²</w:t>
      </w:r>
    </w:p>
    <w:p w14:paraId="3AFB011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Strain associated with this stress         0.000041</w:t>
      </w:r>
    </w:p>
    <w:p w14:paraId="3CE1694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D6211D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Large End, External Pressure [I's]:</w:t>
      </w:r>
    </w:p>
    <w:p w14:paraId="4E84224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A * Dl² * Atl / 10.9</w:t>
      </w:r>
    </w:p>
    <w:p w14:paraId="5FAF48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0.408E-04 * 1736.0 * 1736.0 * 35.17/10.9</w:t>
      </w:r>
    </w:p>
    <w:p w14:paraId="34D928C9" w14:textId="7C2FC236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39720.57 mm.</w:t>
      </w:r>
      <w:r w:rsidRPr="00CC0242">
        <w:rPr>
          <w:rFonts w:ascii="Courier New" w:hAnsi="Courier New" w:cs="Courier New"/>
          <w:sz w:val="18"/>
          <w:vertAlign w:val="superscript"/>
        </w:rPr>
        <w:t>4</w:t>
      </w:r>
    </w:p>
    <w:p w14:paraId="00918CE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DC4188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Available Moment of Inertia, Large End, External Pressure:</w:t>
      </w:r>
    </w:p>
    <w:p w14:paraId="42D3032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Area  Centroid     Ar*Ce           Dist        I    Ar*Di²</w:t>
      </w:r>
    </w:p>
    <w:p w14:paraId="6CA0C62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Shl      1.191    0.0000     0.000        17.4794     0.009   363.808</w:t>
      </w:r>
    </w:p>
    <w:p w14:paraId="08C5665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      1.202   -2.7288    -3.280        20.2082     0.039   490.842</w:t>
      </w:r>
    </w:p>
    <w:p w14:paraId="7D80C4C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Sec      5.000   26.5000   132.500        -9.0206    10.417   406.853</w:t>
      </w:r>
    </w:p>
    <w:p w14:paraId="43D7346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      7.393             129.220                   10.465  1261.504</w:t>
      </w:r>
    </w:p>
    <w:p w14:paraId="7FC42C3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Section        17.4794     Moment of Inertia        23.08</w:t>
      </w:r>
    </w:p>
    <w:p w14:paraId="76C5EE4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3BDAB9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Large End Inertia Calculations</w:t>
      </w:r>
    </w:p>
    <w:p w14:paraId="7282A2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 ( Large End )              23.080  cm**4</w:t>
      </w:r>
    </w:p>
    <w:p w14:paraId="2DDD804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 Moment of Inertia ( Large End )               3.972  cm**4</w:t>
      </w:r>
    </w:p>
    <w:p w14:paraId="6D95CC6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67C461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Reinforcement Calculations for Cone / Small Cylinder:</w:t>
      </w:r>
    </w:p>
    <w:p w14:paraId="5C5D745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0CD59A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Small End under Internal Pressure</w:t>
      </w:r>
    </w:p>
    <w:p w14:paraId="27F346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ratio of pressure to allowable stress      0.00048</w:t>
      </w:r>
    </w:p>
    <w:p w14:paraId="6425EB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max. half apex angle w/o reinforcement       4.000  degrees</w:t>
      </w:r>
    </w:p>
    <w:p w14:paraId="26438A9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actual half apex angle                       7.829  degrees</w:t>
      </w:r>
    </w:p>
    <w:p w14:paraId="6F22CD3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CFF860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Intermediate Value [k]:</w:t>
      </w:r>
    </w:p>
    <w:p w14:paraId="5BB6430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Y / ( Sr * Ers ), 1 )</w:t>
      </w:r>
    </w:p>
    <w:p w14:paraId="189C8E8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max( 0.19226E+11/( 100.3 * 0.18458E+09 ), 1 )</w:t>
      </w:r>
    </w:p>
    <w:p w14:paraId="1D41B06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1.0386</w:t>
      </w:r>
    </w:p>
    <w:p w14:paraId="1AD72E6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25426C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1CA71EB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(Int. temp.)</w:t>
      </w:r>
    </w:p>
    <w:p w14:paraId="2A49386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104.2 * 0.18458E+09</w:t>
      </w:r>
    </w:p>
    <w:p w14:paraId="2BC9CF0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19225886720.0 N./mm²^2</w:t>
      </w:r>
    </w:p>
    <w:p w14:paraId="6774A33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D5189A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Decay Length, Cone Small End:</w:t>
      </w:r>
    </w:p>
    <w:p w14:paraId="6DDDAE8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1.4 * sqrt( Rs( ts - ca ) )</w:t>
      </w:r>
    </w:p>
    <w:p w14:paraId="3B087FC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1.4 * sqrt( 700.0( 3.0 - 0.0 ) )</w:t>
      </w:r>
    </w:p>
    <w:p w14:paraId="42EA7DC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64.156 mm.</w:t>
      </w:r>
    </w:p>
    <w:p w14:paraId="6610953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14E6D2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Reinforcement, Small End, Internal [Ars]:</w:t>
      </w:r>
    </w:p>
    <w:p w14:paraId="50D30FD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k*QS*Rs/(Ss*E1)*(1-delta/alpha)*tan(alpha)</w:t>
      </w:r>
    </w:p>
    <w:p w14:paraId="40A19E6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1.04 * 1.7846 * 700.0/( 104 * 1.0 ) *</w:t>
      </w:r>
    </w:p>
    <w:p w14:paraId="7C503B9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( 1 - 4.0/7.83 ) 0.1375</w:t>
      </w:r>
    </w:p>
    <w:p w14:paraId="368F147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0.0822 cm²</w:t>
      </w:r>
    </w:p>
    <w:p w14:paraId="4061AB5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2547C5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Force per Length, Cone Small End [QS]:</w:t>
      </w:r>
    </w:p>
    <w:p w14:paraId="19AD7DC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P( Rs/2 ) - Faxial/(pi(Ds + Ts)) + Moment/(pi(Rs + Ts/2)(Rs + Ts/2))</w:t>
      </w:r>
    </w:p>
    <w:p w14:paraId="2797A0D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0.5( 700.0/2 ) - 0.0/(pi(1400.0 + 3.0)) +</w:t>
      </w:r>
    </w:p>
    <w:p w14:paraId="127C600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0.0/(pi(700.0 + 3.0/2)(700.0 + 3.0/2))</w:t>
      </w:r>
    </w:p>
    <w:p w14:paraId="4CAF49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1.785 Kgf/mm.</w:t>
      </w:r>
    </w:p>
    <w:p w14:paraId="2223C49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B8DFC8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Area of Reinforcement Available in Small End Shell [Aes]:</w:t>
      </w:r>
    </w:p>
    <w:p w14:paraId="6009BB3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0.78(Rs*Ts)½*((Ts-t)+(Tc-Tr)/cos(alpha) ))</w:t>
      </w:r>
    </w:p>
    <w:p w14:paraId="5165C8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0.78(700.0*3.0)½*(( 3.0- 0.336 )+( 3.0- 0.339 )/0.99)</w:t>
      </w:r>
    </w:p>
    <w:p w14:paraId="0369171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1.9122 cm²</w:t>
      </w:r>
    </w:p>
    <w:p w14:paraId="6892611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10A8FB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Reinforcement Area, Small End, Internal Pressure:</w:t>
      </w:r>
    </w:p>
    <w:p w14:paraId="2474303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1-5(3)        0.0822  cm²</w:t>
      </w:r>
    </w:p>
    <w:p w14:paraId="428BA9C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1-5(4)        1.9122  cm²</w:t>
      </w:r>
    </w:p>
    <w:p w14:paraId="030ACD1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4.6860  cm²</w:t>
      </w:r>
    </w:p>
    <w:p w14:paraId="22F4FEB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B8F2AA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Required Area of Reinforcement for Small End Under External Pressure</w:t>
      </w:r>
    </w:p>
    <w:p w14:paraId="1583AC7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4BA9E9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Small End Material (Ext. Temp)    133.8  N./mm²</w:t>
      </w:r>
    </w:p>
    <w:p w14:paraId="2A75AC4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Cone Material (Ext. Temp)         133.8  N./mm²</w:t>
      </w:r>
    </w:p>
    <w:p w14:paraId="7DCBBD4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F31605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Intermediate Value [k]:</w:t>
      </w:r>
    </w:p>
    <w:p w14:paraId="6F402A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Y / ( Srs * Ers ), 1 )</w:t>
      </w:r>
    </w:p>
    <w:p w14:paraId="558E490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max( 0.25813E+11/( 132.9 * 0.19291E+09 ), 1 )</w:t>
      </w:r>
    </w:p>
    <w:p w14:paraId="3740202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1.0068</w:t>
      </w:r>
    </w:p>
    <w:p w14:paraId="7F3AAB2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B07865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334BF01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(Ext. temp.)</w:t>
      </w:r>
    </w:p>
    <w:p w14:paraId="453F177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133.8 * 0.19291E+09</w:t>
      </w:r>
    </w:p>
    <w:p w14:paraId="4B8ED8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25812725760.0 N./mm²^2</w:t>
      </w:r>
    </w:p>
    <w:p w14:paraId="7B7E146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228693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Area of Reinforcement Required in Small End Shell [Ars]:</w:t>
      </w:r>
    </w:p>
    <w:p w14:paraId="269513A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k * QS * Rs * tan(alpha) / ( Ss * E1 )</w:t>
      </w:r>
    </w:p>
    <w:p w14:paraId="31C4F6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(1.0068*0.3584*703.0*0.1375/(134*1.0))</w:t>
      </w:r>
    </w:p>
    <w:p w14:paraId="6419725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0.0256 cm²</w:t>
      </w:r>
    </w:p>
    <w:p w14:paraId="5588271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95FF98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Force per Length, Cone Small End [QS]:</w:t>
      </w:r>
    </w:p>
    <w:p w14:paraId="6CCDAE2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Pext( Rs/2 ) + Faxial/(pi(Ds - Ts)) + Moment/(pi(Rs - Ts/2)(Rs - Ts/2))</w:t>
      </w:r>
    </w:p>
    <w:p w14:paraId="6598703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0.1( 703.0/2 ) + 0.0/(pi(1406.0 - 3.0)) +</w:t>
      </w:r>
    </w:p>
    <w:p w14:paraId="130A3F9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0.0/(pi(703.0 - 3.0/2)(703.0 - 3.0/2))</w:t>
      </w:r>
    </w:p>
    <w:p w14:paraId="4A68AC1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0.358 Kgf/mm.</w:t>
      </w:r>
    </w:p>
    <w:p w14:paraId="603CB15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12A7CA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Area of Reinforcement Available in Small End Shell [Aes]:</w:t>
      </w:r>
    </w:p>
    <w:p w14:paraId="54AA86B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0.55*(Ds*ts)½*[(ts-t)+(tc-tr)/cos(alpha))]</w:t>
      </w:r>
    </w:p>
    <w:p w14:paraId="5EB605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0.55*(1406.0*3.0)½*[(3.0-0.57)+(3.0-0.514)/0.991]</w:t>
      </w:r>
    </w:p>
    <w:p w14:paraId="52F75F2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1.7647 cm²</w:t>
      </w:r>
    </w:p>
    <w:p w14:paraId="43430F0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B85F84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Reinforcement Area, Small End, External Pressure:</w:t>
      </w:r>
    </w:p>
    <w:p w14:paraId="16C937A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1-8(3)        0.0256  cm²</w:t>
      </w:r>
    </w:p>
    <w:p w14:paraId="3AC1435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1-8(4)        1.7647  cm²</w:t>
      </w:r>
    </w:p>
    <w:p w14:paraId="6342E0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4.6860  cm²</w:t>
      </w:r>
    </w:p>
    <w:p w14:paraId="1522CC5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55C827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Intermediate Results, Small End, External Pressure:</w:t>
      </w:r>
    </w:p>
    <w:p w14:paraId="1A1D057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Available in Cone, Shell, and Reinforcement       24.21  cm²</w:t>
      </w:r>
    </w:p>
    <w:p w14:paraId="31FE3B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Force per Unit Length on Shell / Cone Junction          0.55  Kgf/mm.</w:t>
      </w:r>
    </w:p>
    <w:p w14:paraId="34F5978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Actual Buckling Stress associated with this Force       2.35  N./mm²</w:t>
      </w:r>
    </w:p>
    <w:p w14:paraId="50C64D5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Strain associated with this stress         0.000024</w:t>
      </w:r>
    </w:p>
    <w:p w14:paraId="02B9B4B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695FC5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Small End, External Pressure [I's]:</w:t>
      </w:r>
    </w:p>
    <w:p w14:paraId="03E489C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A * Ds² * Ats / 10.9</w:t>
      </w:r>
    </w:p>
    <w:p w14:paraId="5FE8452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0.244E-04 * 1406.0 * 1406.0 * 24.21/10.9</w:t>
      </w:r>
    </w:p>
    <w:p w14:paraId="3FD72B3A" w14:textId="631B5C9C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10712.14 mm.</w:t>
      </w:r>
      <w:r w:rsidRPr="00CC0242">
        <w:rPr>
          <w:rFonts w:ascii="Courier New" w:hAnsi="Courier New" w:cs="Courier New"/>
          <w:sz w:val="18"/>
          <w:vertAlign w:val="superscript"/>
        </w:rPr>
        <w:t>4</w:t>
      </w:r>
    </w:p>
    <w:p w14:paraId="33B8C69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5E83CD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Available Moment of Inertia, Small End, External Pressure:</w:t>
      </w:r>
    </w:p>
    <w:p w14:paraId="234126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Area  Centroid     Ar*Ce           Dist         I    Ar*Di²</w:t>
      </w:r>
    </w:p>
    <w:p w14:paraId="1E29D2A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Shl      1.072    0.0000     0.000        17.4694     0.008   327.033</w:t>
      </w:r>
    </w:p>
    <w:p w14:paraId="530D652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      1.082    2.4558     2.656        15.0136     0.030   243.822</w:t>
      </w:r>
    </w:p>
    <w:p w14:paraId="298D2A1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Sec      4.686   24.9300   116.822        -7.4606     8.575   260.827</w:t>
      </w:r>
    </w:p>
    <w:p w14:paraId="0A229A3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      6.839             119.478                    8.613   831.682</w:t>
      </w:r>
    </w:p>
    <w:p w14:paraId="5F3544D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Section        17.4694     Moment of Inertia        16.93</w:t>
      </w:r>
    </w:p>
    <w:p w14:paraId="6645969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5BEDA6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Small End Inertia Calculations</w:t>
      </w:r>
    </w:p>
    <w:p w14:paraId="0574BE1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 ( Small End )            0.1693E+02  cm**4</w:t>
      </w:r>
    </w:p>
    <w:p w14:paraId="02D5B90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 Moment of Inertia ( Small End )            0.1071E+01  cm**4</w:t>
      </w:r>
    </w:p>
    <w:p w14:paraId="2E78289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A25251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The following calculations are only required per 1-5(g)(1) and</w:t>
      </w:r>
    </w:p>
    <w:p w14:paraId="1454951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do include external loads due to wind or seismic.  These</w:t>
      </w:r>
    </w:p>
    <w:p w14:paraId="7C1FCE2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discontinuity stresses are computed at the shell/cone junction</w:t>
      </w:r>
    </w:p>
    <w:p w14:paraId="67C3202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and do not include effects of local stiffening from a junction ring.</w:t>
      </w:r>
    </w:p>
    <w:p w14:paraId="29BFA22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FDC981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Results for Discontinuity Stresses per Bednar p. 236 2nd Edition</w:t>
      </w:r>
    </w:p>
    <w:p w14:paraId="0271A1B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8ADABC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color w:val="000000"/>
          <w:sz w:val="18"/>
          <w:u w:val="single"/>
        </w:rPr>
        <w:t>Stress Type              Stress      Allowable          Location</w:t>
      </w:r>
    </w:p>
    <w:p w14:paraId="48981D6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20.16          312.47  Small Cyl. Long.</w:t>
      </w:r>
    </w:p>
    <w:p w14:paraId="38F1193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-8.47         -312.47  Small Cyl. Long.</w:t>
      </w:r>
    </w:p>
    <w:p w14:paraId="68105B9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Membrane Stress           19.57         -156.24   Small End Tang.</w:t>
      </w:r>
    </w:p>
    <w:p w14:paraId="578F02B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20.22          312.47 Cone Longitudinal</w:t>
      </w:r>
    </w:p>
    <w:p w14:paraId="67374F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-8.41         -312.47 Cone Longitudinal</w:t>
      </w:r>
    </w:p>
    <w:p w14:paraId="4DA1594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  Stress           19.68         -156.24   Cone Tangential</w:t>
      </w:r>
    </w:p>
    <w:p w14:paraId="5127B0D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3EB29E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26.87          312.47  Large Cyl. Long.</w:t>
      </w:r>
    </w:p>
    <w:p w14:paraId="72334B0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-12.43         -312.47  Large Cyl. Long.</w:t>
      </w:r>
    </w:p>
    <w:p w14:paraId="039985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Membrane Stress            3.63         -156.24   Large End Tang.</w:t>
      </w:r>
    </w:p>
    <w:p w14:paraId="17084EC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26.94          312.47 Cone Longitudinal</w:t>
      </w:r>
    </w:p>
    <w:p w14:paraId="31B36A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-12.36         -312.47 Cone Longitudinal</w:t>
      </w:r>
    </w:p>
    <w:p w14:paraId="4201452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  Stress            3.76         -156.24   Cone Tangential</w:t>
      </w:r>
    </w:p>
    <w:p w14:paraId="0E71D2A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42EE27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An asterisk (*) denotes that this stress was not applicable</w:t>
      </w:r>
    </w:p>
    <w:p w14:paraId="3CEB7B8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for this combination of loads.</w:t>
      </w:r>
    </w:p>
    <w:p w14:paraId="5E1245B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859C29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Maximum Allowable Pressure Calculations for Cone to Shell Junction:</w:t>
      </w:r>
    </w:p>
    <w:p w14:paraId="7E27B73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8762E8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Pressure      Pressure                                                 Reason</w:t>
      </w:r>
    </w:p>
    <w:p w14:paraId="3707A4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Case          bars                           for Failure at this Pressure</w:t>
      </w:r>
    </w:p>
    <w:p w14:paraId="666128B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</w:t>
      </w:r>
    </w:p>
    <w:p w14:paraId="0759C79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MAWP         3.571     Thickness due to internal pressure, Cone Large End</w:t>
      </w:r>
    </w:p>
    <w:p w14:paraId="5AFAEA8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MAPnc         4.728     Thickness due to internal pressure, Cone Large End</w:t>
      </w:r>
    </w:p>
    <w:p w14:paraId="38B1732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71F66F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These pressures were determined by iteration.</w:t>
      </w:r>
    </w:p>
    <w:p w14:paraId="42B59CF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00DCCF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FF"/>
          <w:sz w:val="18"/>
        </w:rPr>
        <w:t>PV Elite is a trademark of Intergraph CADWorx &amp; Analysis Solutions, Inc. 2019</w:t>
      </w:r>
    </w:p>
    <w:p w14:paraId="64E880E7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16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4D3017B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10" w:name="_Toc222497036"/>
      <w:r w:rsidRPr="00CC0242">
        <w:rPr>
          <w:rFonts w:ascii="Courier New" w:hAnsi="Courier New" w:cs="Courier New"/>
          <w:sz w:val="18"/>
        </w:rPr>
        <w:instrText>Conical Section:</w:instrText>
      </w:r>
      <w:bookmarkEnd w:id="10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5F9E2E8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Conical Reinforcement Calculations, ASME VIII Div. 1, App. 1</w:t>
      </w:r>
    </w:p>
    <w:p w14:paraId="7E91D03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0E2F9A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Conical Section From 60 To 70 SA-240 316</w:t>
      </w:r>
    </w:p>
    <w:p w14:paraId="2A6A97D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56119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50 °C</w:t>
      </w:r>
    </w:p>
    <w:p w14:paraId="09A722A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9576E5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0.193E+09 KPa. at 50 °C</w:t>
      </w:r>
    </w:p>
    <w:p w14:paraId="3F390A4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0.193E+09 KPa. at 50 °C</w:t>
      </w:r>
    </w:p>
    <w:p w14:paraId="468EBD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0.193E+09 KPa. at 50 °C</w:t>
      </w:r>
    </w:p>
    <w:p w14:paraId="382F908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0.193E+09 KPa. at 50 °C</w:t>
      </w:r>
    </w:p>
    <w:p w14:paraId="3EC2B11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0.193E+09 KPa. at 50 °C</w:t>
      </w:r>
    </w:p>
    <w:p w14:paraId="4E24F1A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8757D9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170 °C</w:t>
      </w:r>
    </w:p>
    <w:p w14:paraId="565A191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B28B46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0.185E+09 KPa. at 170 °C</w:t>
      </w:r>
    </w:p>
    <w:p w14:paraId="6DBF7C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0.185E+09 KPa. at 170 °C</w:t>
      </w:r>
    </w:p>
    <w:p w14:paraId="3ADC6FA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0.185E+09 KPa. at 170 °C</w:t>
      </w:r>
    </w:p>
    <w:p w14:paraId="5655228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0.185E+09 KPa. at 170 °C</w:t>
      </w:r>
    </w:p>
    <w:p w14:paraId="61D751D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0.185E+09 KPa. at 170 °C</w:t>
      </w:r>
    </w:p>
    <w:p w14:paraId="7C80353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967F3F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Small End of Cone                        0.00  Kgf</w:t>
      </w:r>
    </w:p>
    <w:p w14:paraId="5CF9BD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Large End of Cone                        0.00  Kgf</w:t>
      </w:r>
    </w:p>
    <w:p w14:paraId="533AD92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Small End of Cone                             0.00  Kg-m.</w:t>
      </w:r>
    </w:p>
    <w:p w14:paraId="421B712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Large End of Cone                             0.00  Kg-m.</w:t>
      </w:r>
    </w:p>
    <w:p w14:paraId="221C641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777B72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 Since there are no supports, the forces and moments could</w:t>
      </w:r>
    </w:p>
    <w:p w14:paraId="24790D2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 not be resolved to the large and small ends of the cone.</w:t>
      </w:r>
    </w:p>
    <w:p w14:paraId="50AD570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56D26E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Both ends of the Cone are Lines of Support</w:t>
      </w:r>
    </w:p>
    <w:p w14:paraId="0272B5B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B03880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Large End    12.7573  mm.</w:t>
      </w:r>
    </w:p>
    <w:p w14:paraId="6B5D100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Small End    11.4810  mm.</w:t>
      </w:r>
    </w:p>
    <w:p w14:paraId="5543756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7A4192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Reinforcement Calculations for Cone / Large Cylinder:</w:t>
      </w:r>
    </w:p>
    <w:p w14:paraId="2B2A4DE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6FD03F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0837B7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Large End Under Internal Pressure</w:t>
      </w:r>
    </w:p>
    <w:p w14:paraId="22312E8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0.00048</w:t>
      </w:r>
    </w:p>
    <w:p w14:paraId="1EC45C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11.000  degrees</w:t>
      </w:r>
    </w:p>
    <w:p w14:paraId="00249D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 4.716  degrees</w:t>
      </w:r>
    </w:p>
    <w:p w14:paraId="6EF97C0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AE13FA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Large End Under External Pressure</w:t>
      </w:r>
    </w:p>
    <w:p w14:paraId="6F272BE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0.00007</w:t>
      </w:r>
    </w:p>
    <w:p w14:paraId="0600BE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 0.187  degrees</w:t>
      </w:r>
    </w:p>
    <w:p w14:paraId="0A1A646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 4.716  degrees</w:t>
      </w:r>
    </w:p>
    <w:p w14:paraId="3EFEF80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805155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Intermediate Value [k]:</w:t>
      </w:r>
    </w:p>
    <w:p w14:paraId="1099736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Y / ( Srl * Erl ), 1 )</w:t>
      </w:r>
    </w:p>
    <w:p w14:paraId="41E3FBB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max( 0.25813E+11/( 132.9 * 0.19291E+09 ), 1 )</w:t>
      </w:r>
    </w:p>
    <w:p w14:paraId="384D282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1.0068</w:t>
      </w:r>
    </w:p>
    <w:p w14:paraId="1DA73B3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28EEEB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1D2A75A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(Ext. temp.)</w:t>
      </w:r>
    </w:p>
    <w:p w14:paraId="31C846E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133.8 * 0.19291E+09</w:t>
      </w:r>
    </w:p>
    <w:p w14:paraId="0ABB306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25812725760.0 N./mm²^2</w:t>
      </w:r>
    </w:p>
    <w:p w14:paraId="2579BF6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22D365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Large End Material (Ext. Temp)   133.8  N./mm²</w:t>
      </w:r>
    </w:p>
    <w:p w14:paraId="28E28C5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Cone Material (Ext. Temp)        133.8  N./mm²</w:t>
      </w:r>
    </w:p>
    <w:p w14:paraId="1D7E470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B66EFC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Reinforcement, Large End, External [Arl]:</w:t>
      </w:r>
    </w:p>
    <w:p w14:paraId="70F7BD5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(k*QL*Rl*tan(angle)/(Ss*E1))*(1-1/4((P*Rl-QL)/QL)*(delta/alpha)</w:t>
      </w:r>
    </w:p>
    <w:p w14:paraId="65FEF1D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(1.0068*0.4426*868.0*0.082/(134*1.0))*</w:t>
      </w:r>
    </w:p>
    <w:p w14:paraId="5582569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(1-1/4((0.1*868.0-0.443)/0.443)*(0.187/4.716)</w:t>
      </w:r>
    </w:p>
    <w:p w14:paraId="1F03348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0.0232 cm²</w:t>
      </w:r>
    </w:p>
    <w:p w14:paraId="583F98E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3644D5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Force per Length, Cone Large End External Pressure [QL]:</w:t>
      </w:r>
    </w:p>
    <w:p w14:paraId="7CD22F2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Pext( Rl/2 ) + Faxial/(pi(Dl - Tl)) + Moment/(pi(Rl - Tl/2)(Rl - Tl/2))</w:t>
      </w:r>
    </w:p>
    <w:p w14:paraId="09F4898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0.1( 868.0/2 ) + 0.0/(pi(1736.0 - 3.0)) +</w:t>
      </w:r>
    </w:p>
    <w:p w14:paraId="770F170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0.0/(pi(868.0 - 3.0/2)(868.0 - 3.0/2))</w:t>
      </w:r>
    </w:p>
    <w:p w14:paraId="6654570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0.443 Kgf/mm.</w:t>
      </w:r>
    </w:p>
    <w:p w14:paraId="03BF89C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BAC7DD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Available Area of Reinforcement, Large End, External [Ael]:</w:t>
      </w:r>
    </w:p>
    <w:p w14:paraId="05D57D2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0.55*( Dl*ts )½ * ( ts + tc/cos(alpha) )</w:t>
      </w:r>
    </w:p>
    <w:p w14:paraId="200E58F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 * ( 1736.0 * 3.0 )½ * ( 3.0 + 3.0/0.997 )</w:t>
      </w:r>
    </w:p>
    <w:p w14:paraId="2A3247D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2.3855 cm²</w:t>
      </w:r>
    </w:p>
    <w:p w14:paraId="79256DC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D112AB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Reinforcement Area, Large End, External Pressure:</w:t>
      </w:r>
    </w:p>
    <w:p w14:paraId="64F4BF6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1-8(1)        0.0232  cm²</w:t>
      </w:r>
    </w:p>
    <w:p w14:paraId="4E327F5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1-8(2)        2.3855  cm²</w:t>
      </w:r>
    </w:p>
    <w:p w14:paraId="39275A8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4.7000  cm²</w:t>
      </w:r>
    </w:p>
    <w:p w14:paraId="64235A5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39FA6E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Intermediate Results, Large End, External Pressure:</w:t>
      </w:r>
    </w:p>
    <w:p w14:paraId="64518AE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Available in Cone, Shell, and Reinforcement       45.86  cm²</w:t>
      </w:r>
    </w:p>
    <w:p w14:paraId="5EFFEAB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Force per Unit Length on Shell / Cone Junction          1.57  Kgf/mm.</w:t>
      </w:r>
    </w:p>
    <w:p w14:paraId="24CE91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Actual Buckling Stress associated with this Force       4.37  N./mm²</w:t>
      </w:r>
    </w:p>
    <w:p w14:paraId="0002906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Strain associated with this stress         0.000045</w:t>
      </w:r>
    </w:p>
    <w:p w14:paraId="551FDBF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7DAF99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Large End, External Pressure [I's]:</w:t>
      </w:r>
    </w:p>
    <w:p w14:paraId="32436E9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A * Dl² * Atl / 10.9</w:t>
      </w:r>
    </w:p>
    <w:p w14:paraId="08C4B71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0.453E-04 * 1736.0 * 1736.0 * 45.86/10.9</w:t>
      </w:r>
    </w:p>
    <w:p w14:paraId="69D7CF34" w14:textId="20640C4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57448.63 mm.</w:t>
      </w:r>
      <w:r w:rsidRPr="00CC0242">
        <w:rPr>
          <w:rFonts w:ascii="Courier New" w:hAnsi="Courier New" w:cs="Courier New"/>
          <w:sz w:val="18"/>
          <w:vertAlign w:val="superscript"/>
        </w:rPr>
        <w:t>4</w:t>
      </w:r>
    </w:p>
    <w:p w14:paraId="646F8E2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7F0E36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Available Moment of Inertia, Large End, External Pressure:</w:t>
      </w:r>
    </w:p>
    <w:p w14:paraId="0474B4B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Area  Centroid     Ar*Ce           Dist        I    Ar*Di²</w:t>
      </w:r>
    </w:p>
    <w:p w14:paraId="17A45C0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Shl      1.191    0.0000     0.000        16.3070     0.009   316.641</w:t>
      </w:r>
    </w:p>
    <w:p w14:paraId="7CAE53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      1.195   -1.6373    -1.956        17.9443     0.020   384.720</w:t>
      </w:r>
    </w:p>
    <w:p w14:paraId="662D704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Sec      4.700   25.0000   117.500        -8.6930     8.652   355.172</w:t>
      </w:r>
    </w:p>
    <w:p w14:paraId="09754BA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      7.086             115.544                    8.681  1056.534</w:t>
      </w:r>
    </w:p>
    <w:p w14:paraId="17CF286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Section        16.3070     Moment of Inertia        19.25</w:t>
      </w:r>
    </w:p>
    <w:p w14:paraId="0241892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33F7B5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Large End Inertia Calculations</w:t>
      </w:r>
    </w:p>
    <w:p w14:paraId="5D68B46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 ( Large End )              19.246  cm**4</w:t>
      </w:r>
    </w:p>
    <w:p w14:paraId="565166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 Moment of Inertia ( Large End )               5.745  cm**4</w:t>
      </w:r>
    </w:p>
    <w:p w14:paraId="4FFB5A8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8CFC34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Reinforcement Calculations for Cone / Small Cylinder:</w:t>
      </w:r>
    </w:p>
    <w:p w14:paraId="54C394D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908ED7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Small End under Internal Pressure</w:t>
      </w:r>
    </w:p>
    <w:p w14:paraId="633E7A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ratio of pressure to allowable stress      0.00048</w:t>
      </w:r>
    </w:p>
    <w:p w14:paraId="19EE82C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max. half apex angle w/o reinforcement       4.000  degrees</w:t>
      </w:r>
    </w:p>
    <w:p w14:paraId="1C97E84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actual half apex angle                       4.716  degrees</w:t>
      </w:r>
    </w:p>
    <w:p w14:paraId="2EEE869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E46674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Intermediate Value [k]:</w:t>
      </w:r>
    </w:p>
    <w:p w14:paraId="4F21321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Y / ( Sr * Ers ), 1 )</w:t>
      </w:r>
    </w:p>
    <w:p w14:paraId="56127CC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max( 0.19226E+11/( 100.3 * 0.18458E+09 ), 1 )</w:t>
      </w:r>
    </w:p>
    <w:p w14:paraId="35FD6BC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1.0386</w:t>
      </w:r>
    </w:p>
    <w:p w14:paraId="3961858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05EAC4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3392EEA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(Int. temp.)</w:t>
      </w:r>
    </w:p>
    <w:p w14:paraId="13F2C3A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104.2 * 0.18458E+09</w:t>
      </w:r>
    </w:p>
    <w:p w14:paraId="5A1E7C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19225886720.0 N./mm²^2</w:t>
      </w:r>
    </w:p>
    <w:p w14:paraId="7B9EDAD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63AA5E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Decay Length, Cone Small End:</w:t>
      </w:r>
    </w:p>
    <w:p w14:paraId="682F74B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1.4 * sqrt( Rs( ts - ca ) )</w:t>
      </w:r>
    </w:p>
    <w:p w14:paraId="34498D7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1.4 * sqrt( 700.0( 3.0 - 0.0 ) )</w:t>
      </w:r>
    </w:p>
    <w:p w14:paraId="7967DC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64.156 mm.</w:t>
      </w:r>
    </w:p>
    <w:p w14:paraId="46F6A96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9B75D4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Reinforcement, Small End, Internal [Ars]:</w:t>
      </w:r>
    </w:p>
    <w:p w14:paraId="691DEE0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k*QS*Rs/(Ss*E1)*(1-delta/alpha)*tan(alpha)</w:t>
      </w:r>
    </w:p>
    <w:p w14:paraId="6299635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1.04 * 1.7846 * 700.0/( 104 * 1.0 ) *</w:t>
      </w:r>
    </w:p>
    <w:p w14:paraId="7E286DF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( 1 - 4.0/4.72 ) 0.0825</w:t>
      </w:r>
    </w:p>
    <w:p w14:paraId="1933D42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0.0153 cm²</w:t>
      </w:r>
    </w:p>
    <w:p w14:paraId="05A0C8C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B82576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Force per Length, Cone Small End [QS]:</w:t>
      </w:r>
    </w:p>
    <w:p w14:paraId="353CF11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P( Rs/2 ) - Faxial/(pi(Ds + Ts)) + Moment/(pi(Rs + Ts/2)(Rs + Ts/2))</w:t>
      </w:r>
    </w:p>
    <w:p w14:paraId="50FFE76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0.5( 700.0/2 ) - 0.0/(pi(1400.0 + 3.0)) +</w:t>
      </w:r>
    </w:p>
    <w:p w14:paraId="62B9579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0.0/(pi(700.0 + 3.0/2)(700.0 + 3.0/2))</w:t>
      </w:r>
    </w:p>
    <w:p w14:paraId="2A01F7D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1.785 Kgf/mm.</w:t>
      </w:r>
    </w:p>
    <w:p w14:paraId="5A3A167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000EE2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Area of Reinforcement Available in Small End Shell [Aes]:</w:t>
      </w:r>
    </w:p>
    <w:p w14:paraId="320C998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0.78(Rs*Ts)½*((Ts-t)+(Tc-Tr)/cos(alpha) ))</w:t>
      </w:r>
    </w:p>
    <w:p w14:paraId="6A59907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0.78(700.0*3.0)½*(( 3.0- 0.336 )+( 3.0- 0.337 )/1.)</w:t>
      </w:r>
    </w:p>
    <w:p w14:paraId="3B9391C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1.9072 cm²</w:t>
      </w:r>
    </w:p>
    <w:p w14:paraId="1A8A86F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359070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Reinforcement Area, Small End, Internal Pressure:</w:t>
      </w:r>
    </w:p>
    <w:p w14:paraId="5294A6B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1-5(3)        0.0153  cm²</w:t>
      </w:r>
    </w:p>
    <w:p w14:paraId="126BF63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1-5(4)        1.9072  cm²</w:t>
      </w:r>
    </w:p>
    <w:p w14:paraId="5915683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4.7000  cm²</w:t>
      </w:r>
    </w:p>
    <w:p w14:paraId="5EAD390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5C35F1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Required Area of Reinforcement for Small End Under External Pressure</w:t>
      </w:r>
    </w:p>
    <w:p w14:paraId="471756B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2EACBE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Small End Material (Ext. Temp)    133.8  N./mm²</w:t>
      </w:r>
    </w:p>
    <w:p w14:paraId="7BBB475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Cone Material (Ext. Temp)         133.8  N./mm²</w:t>
      </w:r>
    </w:p>
    <w:p w14:paraId="35BFE04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D141A7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Intermediate Value [k]:</w:t>
      </w:r>
    </w:p>
    <w:p w14:paraId="0DBAE65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Y / ( Srs * Ers ), 1 )</w:t>
      </w:r>
    </w:p>
    <w:p w14:paraId="0CC5D68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max( 0.25813E+11/( 132.9 * 0.19291E+09 ), 1 )</w:t>
      </w:r>
    </w:p>
    <w:p w14:paraId="704C795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1.0068</w:t>
      </w:r>
    </w:p>
    <w:p w14:paraId="251E25F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AC0843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79F9DAE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(Ext. temp.)</w:t>
      </w:r>
    </w:p>
    <w:p w14:paraId="46ABEB5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133.8 * 0.19291E+09</w:t>
      </w:r>
    </w:p>
    <w:p w14:paraId="03FACE6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25812725760.0 N./mm²^2</w:t>
      </w:r>
    </w:p>
    <w:p w14:paraId="7D9769E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2DEF35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Area of Reinforcement Required in Small End Shell [Ars]:</w:t>
      </w:r>
    </w:p>
    <w:p w14:paraId="0F4C807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k * QS * Rs * tan(alpha) / ( Ss * E1 )</w:t>
      </w:r>
    </w:p>
    <w:p w14:paraId="7D1C411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(1.0068*0.3584*703.0*0.0825/(134*1.0))</w:t>
      </w:r>
    </w:p>
    <w:p w14:paraId="12C1B55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0.0153 cm²</w:t>
      </w:r>
    </w:p>
    <w:p w14:paraId="04E37CE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861942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Force per Length, Cone Small End [QS]:</w:t>
      </w:r>
    </w:p>
    <w:p w14:paraId="36B8B6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Pext( Rs/2 ) + Faxial/(pi(Ds - Ts)) + Moment/(pi(Rs - Ts/2)(Rs - Ts/2))</w:t>
      </w:r>
    </w:p>
    <w:p w14:paraId="56F92A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0.1( 703.0/2 ) + 0.0/(pi(1406.0 - 3.0)) +</w:t>
      </w:r>
    </w:p>
    <w:p w14:paraId="62A1A15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0.0/(pi(703.0 - 3.0/2)(703.0 - 3.0/2))</w:t>
      </w:r>
    </w:p>
    <w:p w14:paraId="0CD9503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0.358 Kgf/mm.</w:t>
      </w:r>
    </w:p>
    <w:p w14:paraId="69DE852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2AE135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Area of Reinforcement Available in Small End Shell [Aes]:</w:t>
      </w:r>
    </w:p>
    <w:p w14:paraId="2265545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0.55*(Ds*ts)½*[(ts-t)+(tc-tr)/cos(alpha))]</w:t>
      </w:r>
    </w:p>
    <w:p w14:paraId="5E0EE88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0.55*(1406.0*3.0)½*[(3.0-1.89)+(3.0-2.0)/0.997]</w:t>
      </w:r>
    </w:p>
    <w:p w14:paraId="465FC37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0.7552 cm²</w:t>
      </w:r>
    </w:p>
    <w:p w14:paraId="4A3AD72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627119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Reinforcement Area, Small End, External Pressure:</w:t>
      </w:r>
    </w:p>
    <w:p w14:paraId="0463388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1-8(3)        0.0153  cm²</w:t>
      </w:r>
    </w:p>
    <w:p w14:paraId="489DAD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1-8(4)        0.7552  cm²</w:t>
      </w:r>
    </w:p>
    <w:p w14:paraId="709A64F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4.7000  cm²</w:t>
      </w:r>
    </w:p>
    <w:p w14:paraId="6ADA11F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5096D4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Intermediate Results, Small End, External Pressure:</w:t>
      </w:r>
    </w:p>
    <w:p w14:paraId="2272DE0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Available in Cone, Shell, and Reinforcement       58.61  cm²</w:t>
      </w:r>
    </w:p>
    <w:p w14:paraId="03B45D7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Force per Unit Length on Shell / Cone Junction          1.60  Kgf/mm.</w:t>
      </w:r>
    </w:p>
    <w:p w14:paraId="4E8DBD2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Actual Buckling Stress associated with this Force       2.82  N./mm²</w:t>
      </w:r>
    </w:p>
    <w:p w14:paraId="6D4690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Strain associated with this stress         0.000029</w:t>
      </w:r>
    </w:p>
    <w:p w14:paraId="3708E65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450F07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Small End, External Pressure [I's]:</w:t>
      </w:r>
    </w:p>
    <w:p w14:paraId="54A174D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A * Ds² * Ats / 10.9</w:t>
      </w:r>
    </w:p>
    <w:p w14:paraId="36795A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0.292E-04 * 1406.0 * 1406.0 * 58.61/10.9</w:t>
      </w:r>
    </w:p>
    <w:p w14:paraId="6A1C46C7" w14:textId="792103A9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31077.31 mm.</w:t>
      </w:r>
      <w:r w:rsidRPr="00CC0242">
        <w:rPr>
          <w:rFonts w:ascii="Courier New" w:hAnsi="Courier New" w:cs="Courier New"/>
          <w:sz w:val="18"/>
          <w:vertAlign w:val="superscript"/>
        </w:rPr>
        <w:t>4</w:t>
      </w:r>
    </w:p>
    <w:p w14:paraId="3CCF8FE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269236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Available Moment of Inertia, Small End, External Pressure:</w:t>
      </w:r>
    </w:p>
    <w:p w14:paraId="1F3C549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Area  Centroid     Ar*Ce           Dist         I    Ar*Di²</w:t>
      </w:r>
    </w:p>
    <w:p w14:paraId="69B9236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Shl      1.072    0.0000     0.000        17.3925     0.008   324.163</w:t>
      </w:r>
    </w:p>
    <w:p w14:paraId="65A8144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      1.075    1.4735     1.584        15.9191     0.016   272.487</w:t>
      </w:r>
    </w:p>
    <w:p w14:paraId="692FFD4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Sec      4.700   25.0000   117.500        -7.6075     8.652   272.005</w:t>
      </w:r>
    </w:p>
    <w:p w14:paraId="5553C5B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      6.847             119.084                    8.676   868.655</w:t>
      </w:r>
    </w:p>
    <w:p w14:paraId="508435A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Section        17.3925     Moment of Inertia        17.36</w:t>
      </w:r>
    </w:p>
    <w:p w14:paraId="750B8A2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2E728F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Small End Inertia Calculations</w:t>
      </w:r>
    </w:p>
    <w:p w14:paraId="48CFBDD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 ( Small End )            0.1736E+02  cm**4</w:t>
      </w:r>
    </w:p>
    <w:p w14:paraId="302EFE7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 Moment of Inertia ( Small End )            0.3108E+01  cm**4</w:t>
      </w:r>
    </w:p>
    <w:p w14:paraId="34DB6A1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E291DE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The following calculations are only required per 1-5(g)(1) and</w:t>
      </w:r>
    </w:p>
    <w:p w14:paraId="68754E7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do include external loads due to wind or seismic.  These</w:t>
      </w:r>
    </w:p>
    <w:p w14:paraId="684EE9D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discontinuity stresses are computed at the shell/cone junction</w:t>
      </w:r>
    </w:p>
    <w:p w14:paraId="271955B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and do not include effects of local stiffening from a junction ring.</w:t>
      </w:r>
    </w:p>
    <w:p w14:paraId="580228C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44F0BB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Results for Discontinuity Stresses per Bednar p. 236 2nd Edition</w:t>
      </w:r>
    </w:p>
    <w:p w14:paraId="7F3A89A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85390A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color w:val="000000"/>
          <w:sz w:val="18"/>
          <w:u w:val="single"/>
        </w:rPr>
        <w:t>Stress Type              Stress      Allowable          Location</w:t>
      </w:r>
    </w:p>
    <w:p w14:paraId="647070E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14.45          312.47  Small Cyl. Long.</w:t>
      </w:r>
    </w:p>
    <w:p w14:paraId="76660B0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-2.76         -312.47  Small Cyl. Long.</w:t>
      </w:r>
    </w:p>
    <w:p w14:paraId="76F99DC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Membrane Stress           16.43         -156.24   Small End Tang.</w:t>
      </w:r>
    </w:p>
    <w:p w14:paraId="0A3ADF6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14.47          312.47 Cone Longitudinal</w:t>
      </w:r>
    </w:p>
    <w:p w14:paraId="1412DBC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-2.74         -312.47 Cone Longitudinal</w:t>
      </w:r>
    </w:p>
    <w:p w14:paraId="48A463E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  Stress           16.47         -156.24   Cone Tangential</w:t>
      </w:r>
    </w:p>
    <w:p w14:paraId="401CEEA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351C9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19.03          312.47  Large Cyl. Long.</w:t>
      </w:r>
    </w:p>
    <w:p w14:paraId="3493ED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-4.59         -312.47  Large Cyl. Long.</w:t>
      </w:r>
    </w:p>
    <w:p w14:paraId="1012F4F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Membrane Stress            7.94         -156.24   Large End Tang.</w:t>
      </w:r>
    </w:p>
    <w:p w14:paraId="36F821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19.05          312.47 Cone Longitudinal</w:t>
      </w:r>
    </w:p>
    <w:p w14:paraId="1C398A7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-4.56         -312.47 Cone Longitudinal</w:t>
      </w:r>
    </w:p>
    <w:p w14:paraId="110F9D8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  Stress            7.99         -156.24   Cone Tangential</w:t>
      </w:r>
    </w:p>
    <w:p w14:paraId="717274F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BE6295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An asterisk (*) denotes that this stress was not applicable</w:t>
      </w:r>
    </w:p>
    <w:p w14:paraId="7837D03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for this combination of loads.</w:t>
      </w:r>
    </w:p>
    <w:p w14:paraId="0A29DD1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3B8687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Maximum Allowable Pressure Calculations for Cone to Shell Junction:</w:t>
      </w:r>
    </w:p>
    <w:p w14:paraId="6DDA470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E8634D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Pressure      Pressure                                                 Reason</w:t>
      </w:r>
    </w:p>
    <w:p w14:paraId="6DC6482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Case          bars                           for Failure at this Pressure</w:t>
      </w:r>
    </w:p>
    <w:p w14:paraId="3DF6B30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</w:t>
      </w:r>
    </w:p>
    <w:p w14:paraId="40BEA54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MAWP         3.592     Thickness due to internal pressure, Cone Large End</w:t>
      </w:r>
    </w:p>
    <w:p w14:paraId="03FD2E1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MAPnc         4.756     Thickness due to internal pressure, Cone Large End</w:t>
      </w:r>
    </w:p>
    <w:p w14:paraId="36BFAF9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A64DB5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These pressures were determined by iteration.</w:t>
      </w:r>
    </w:p>
    <w:p w14:paraId="49D8649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4F038E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FF"/>
          <w:sz w:val="18"/>
        </w:rPr>
        <w:t>PV Elite is a trademark of Intergraph CADWorx &amp; Analysis Solutions, Inc. 2019</w:t>
      </w:r>
    </w:p>
    <w:p w14:paraId="29A1FA03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17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3D1475E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11" w:name="_Toc222497037"/>
      <w:r w:rsidRPr="00CC0242">
        <w:rPr>
          <w:rFonts w:ascii="Courier New" w:hAnsi="Courier New" w:cs="Courier New"/>
          <w:sz w:val="18"/>
        </w:rPr>
        <w:instrText>Conical Section:</w:instrText>
      </w:r>
      <w:bookmarkEnd w:id="11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54B04FD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Conical Reinforcement Calculations, ASME VIII Div. 1, App. 1</w:t>
      </w:r>
    </w:p>
    <w:p w14:paraId="42E8DFD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2FD417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Conical Section From 80 To 90 SA-240 316</w:t>
      </w:r>
    </w:p>
    <w:p w14:paraId="2F720D3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4771E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50 °C</w:t>
      </w:r>
    </w:p>
    <w:p w14:paraId="443AF4A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AE680D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0.193E+09 KPa. at 50 °C</w:t>
      </w:r>
    </w:p>
    <w:p w14:paraId="6A38533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0.193E+09 KPa. at 50 °C</w:t>
      </w:r>
    </w:p>
    <w:p w14:paraId="2251B3B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0.193E+09 KPa. at 50 °C</w:t>
      </w:r>
    </w:p>
    <w:p w14:paraId="54A1AE3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0.193E+09 KPa. at 50 °C</w:t>
      </w:r>
    </w:p>
    <w:p w14:paraId="44011D5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0.193E+09 KPa. at 50 °C</w:t>
      </w:r>
    </w:p>
    <w:p w14:paraId="7EB1E20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7B46CE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170 °C</w:t>
      </w:r>
    </w:p>
    <w:p w14:paraId="2DDAE05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5C6FB7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0.185E+09 KPa. at 170 °C</w:t>
      </w:r>
    </w:p>
    <w:p w14:paraId="385D561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0.185E+09 KPa. at 170 °C</w:t>
      </w:r>
    </w:p>
    <w:p w14:paraId="7B162C7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0.185E+09 KPa. at 170 °C</w:t>
      </w:r>
    </w:p>
    <w:p w14:paraId="3C49B16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0.185E+09 KPa. at 170 °C</w:t>
      </w:r>
    </w:p>
    <w:p w14:paraId="620CDF5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0.185E+09 KPa. at 170 °C</w:t>
      </w:r>
    </w:p>
    <w:p w14:paraId="243E2B6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E06F8C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Small End of Cone                        0.00  Kgf</w:t>
      </w:r>
    </w:p>
    <w:p w14:paraId="7440C8F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Large End of Cone                        0.00  Kgf</w:t>
      </w:r>
    </w:p>
    <w:p w14:paraId="5EEDC7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Small End of Cone                             0.00  Kg-m.</w:t>
      </w:r>
    </w:p>
    <w:p w14:paraId="136775E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Large End of Cone                             0.00  Kg-m.</w:t>
      </w:r>
    </w:p>
    <w:p w14:paraId="610F648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8A290F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 Since there are no supports, the forces and moments could</w:t>
      </w:r>
    </w:p>
    <w:p w14:paraId="321FD85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 not be resolved to the large and small ends of the cone.</w:t>
      </w:r>
    </w:p>
    <w:p w14:paraId="4C8865F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DF129C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Both ends of the Cone are Lines of Support</w:t>
      </w:r>
    </w:p>
    <w:p w14:paraId="59A6A22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ADEEE3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Large End    12.7573  mm.</w:t>
      </w:r>
    </w:p>
    <w:p w14:paraId="3CC25E5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Small End    11.4810  mm.</w:t>
      </w:r>
    </w:p>
    <w:p w14:paraId="06D8FBE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19A8E8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Reinforcement Calculations for Cone / Large Cylinder:</w:t>
      </w:r>
    </w:p>
    <w:p w14:paraId="5FDE805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FF76D6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956487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Large End Under Internal Pressure</w:t>
      </w:r>
    </w:p>
    <w:p w14:paraId="7CAC70C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0.00048</w:t>
      </w:r>
    </w:p>
    <w:p w14:paraId="3663777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11.000  degrees</w:t>
      </w:r>
    </w:p>
    <w:p w14:paraId="6982727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 7.829  degrees</w:t>
      </w:r>
    </w:p>
    <w:p w14:paraId="3A3431A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AF7A6F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Large End Under External Pressure</w:t>
      </w:r>
    </w:p>
    <w:p w14:paraId="20301BC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0.00007</w:t>
      </w:r>
    </w:p>
    <w:p w14:paraId="75FE15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 0.187  degrees</w:t>
      </w:r>
    </w:p>
    <w:p w14:paraId="49D18D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 7.829  degrees</w:t>
      </w:r>
    </w:p>
    <w:p w14:paraId="691D4A5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1D0E15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Intermediate Value [k]:</w:t>
      </w:r>
    </w:p>
    <w:p w14:paraId="539E96F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Y / ( Srl * Erl ), 1 )</w:t>
      </w:r>
    </w:p>
    <w:p w14:paraId="77896E6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max( 0.25813E+11/( 132.9 * 0.19291E+09 ), 1 )</w:t>
      </w:r>
    </w:p>
    <w:p w14:paraId="388524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1.0068</w:t>
      </w:r>
    </w:p>
    <w:p w14:paraId="730DEDE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19ACE6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2009E31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(Ext. temp.)</w:t>
      </w:r>
    </w:p>
    <w:p w14:paraId="2E99303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133.8 * 0.19291E+09</w:t>
      </w:r>
    </w:p>
    <w:p w14:paraId="01CDEF1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25812725760.0 N./mm²^2</w:t>
      </w:r>
    </w:p>
    <w:p w14:paraId="75B21EE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0B34C6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Large End Material (Ext. Temp)   133.8  N./mm²</w:t>
      </w:r>
    </w:p>
    <w:p w14:paraId="41BAFEA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Cone Material (Ext. Temp)        133.8  N./mm²</w:t>
      </w:r>
    </w:p>
    <w:p w14:paraId="378A58D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1F866A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Reinforcement, Large End, External [Arl]:</w:t>
      </w:r>
    </w:p>
    <w:p w14:paraId="4538847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(k*QL*Rl*tan(angle)/(Ss*E1))*(1-1/4((P*Rl-QL)/QL)*(delta/alpha)</w:t>
      </w:r>
    </w:p>
    <w:p w14:paraId="2C9988F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(1.0068*0.4426*868.0*0.138/(134*1.0))*</w:t>
      </w:r>
    </w:p>
    <w:p w14:paraId="3C885B1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(1-1/4((0.1*868.0-0.443)/0.443)*(0.187/7.829)</w:t>
      </w:r>
    </w:p>
    <w:p w14:paraId="0541072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0.0387 cm²</w:t>
      </w:r>
    </w:p>
    <w:p w14:paraId="6365A5C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AC591C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Force per Length, Cone Large End External Pressure [QL]:</w:t>
      </w:r>
    </w:p>
    <w:p w14:paraId="29DC95A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Pext( Rl/2 ) + Faxial/(pi(Dl - Tl)) + Moment/(pi(Rl - Tl/2)(Rl - Tl/2))</w:t>
      </w:r>
    </w:p>
    <w:p w14:paraId="73AC16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0.1( 868.0/2 ) + 0.0/(pi(1736.0 - 3.0)) +</w:t>
      </w:r>
    </w:p>
    <w:p w14:paraId="01B90AE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0.0/(pi(868.0 - 3.0/2)(868.0 - 3.0/2))</w:t>
      </w:r>
    </w:p>
    <w:p w14:paraId="6E61D6D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0.443 Kgf/mm.</w:t>
      </w:r>
    </w:p>
    <w:p w14:paraId="39E8540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355B90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Available Area of Reinforcement, Large End, External [Ael]:</w:t>
      </w:r>
    </w:p>
    <w:p w14:paraId="54DD2C3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0.55*( Dl*ts )½ * ( ts + tc/cos(alpha) )</w:t>
      </w:r>
    </w:p>
    <w:p w14:paraId="319F6A5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 * ( 1736.0 * 3.0 )½ * ( 3.0 + 3.0/0.991 )</w:t>
      </w:r>
    </w:p>
    <w:p w14:paraId="7FB37F0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2.3927 cm²</w:t>
      </w:r>
    </w:p>
    <w:p w14:paraId="0BD7E58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1D6F7E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Reinforcement Area, Large End, External Pressure:</w:t>
      </w:r>
    </w:p>
    <w:p w14:paraId="1775E6F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1-8(1)        0.0387  cm²</w:t>
      </w:r>
    </w:p>
    <w:p w14:paraId="1FB3B3C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1-8(2)        2.3927  cm²</w:t>
      </w:r>
    </w:p>
    <w:p w14:paraId="6DC8B4F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4.6835  cm²</w:t>
      </w:r>
    </w:p>
    <w:p w14:paraId="06ED476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F9A4DF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Intermediate Results, Large End, External Pressure:</w:t>
      </w:r>
    </w:p>
    <w:p w14:paraId="3A25A03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038AFA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Calculate Cylinder Decay Length:</w:t>
      </w:r>
    </w:p>
    <w:p w14:paraId="49C4D4E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 * sqrt( RL * ts )</w:t>
      </w:r>
    </w:p>
    <w:p w14:paraId="501498B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2*sqrt(868.0*3.0)</w:t>
      </w:r>
    </w:p>
    <w:p w14:paraId="0C4EF5B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102.0588 mm.</w:t>
      </w:r>
    </w:p>
    <w:p w14:paraId="58145B4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1247DF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 LL is zero since large cylinder length is less than the decay length</w:t>
      </w:r>
    </w:p>
    <w:p w14:paraId="763473E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D9172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Available in Cone, Shell, and Reinforcement       22.85  cm²</w:t>
      </w:r>
    </w:p>
    <w:p w14:paraId="6F61C4C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Force per Unit Length on Shell / Cone Junction          0.68  Kgf/mm.</w:t>
      </w:r>
    </w:p>
    <w:p w14:paraId="0C0CC0A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Actual Buckling Stress associated with this Force       3.78  N./mm²</w:t>
      </w:r>
    </w:p>
    <w:p w14:paraId="102B4AF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Strain associated with this stress         0.000039</w:t>
      </w:r>
    </w:p>
    <w:p w14:paraId="20FA62C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A2B9D0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Large End, External Pressure [I's]:</w:t>
      </w:r>
    </w:p>
    <w:p w14:paraId="2727BA4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A * Dl² * Atl / 10.9</w:t>
      </w:r>
    </w:p>
    <w:p w14:paraId="6FC55F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0.392E-04 * 1736.0 * 1736.0 * 22.85/10.9</w:t>
      </w:r>
    </w:p>
    <w:p w14:paraId="4AFDF375" w14:textId="130005E2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24792.07 mm.</w:t>
      </w:r>
      <w:r w:rsidRPr="00CC0242">
        <w:rPr>
          <w:rFonts w:ascii="Courier New" w:hAnsi="Courier New" w:cs="Courier New"/>
          <w:sz w:val="18"/>
          <w:vertAlign w:val="superscript"/>
        </w:rPr>
        <w:t>4</w:t>
      </w:r>
    </w:p>
    <w:p w14:paraId="217AA92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82364B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Available Moment of Inertia, Large End, External Pressure:</w:t>
      </w:r>
    </w:p>
    <w:p w14:paraId="271D1ED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Area  Centroid     Ar*Ce           Dist        I    Ar*Di²</w:t>
      </w:r>
    </w:p>
    <w:p w14:paraId="2992EB0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Shl      1.191    0.0000     0.000        16.0286     0.009   305.921</w:t>
      </w:r>
    </w:p>
    <w:p w14:paraId="4967BB6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      1.202   -2.7288    -3.280        18.7574     0.039   422.893</w:t>
      </w:r>
    </w:p>
    <w:p w14:paraId="45296D6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Sec      4.684   24.9175   116.701        -8.8889     8.561   370.059</w:t>
      </w:r>
    </w:p>
    <w:p w14:paraId="6F74BD5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      7.076             113.421                    8.609  1098.873</w:t>
      </w:r>
    </w:p>
    <w:p w14:paraId="4026628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Section        16.0286     Moment of Inertia        19.60</w:t>
      </w:r>
    </w:p>
    <w:p w14:paraId="1CCDF5E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89B6D7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Large End Inertia Calculations</w:t>
      </w:r>
    </w:p>
    <w:p w14:paraId="09827EF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 ( Large End )              19.598  cm**4</w:t>
      </w:r>
    </w:p>
    <w:p w14:paraId="3C39C5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 Moment of Inertia ( Large End )               2.479  cm**4</w:t>
      </w:r>
    </w:p>
    <w:p w14:paraId="478BFA6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3C5E4C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Reinforcement Calculations for Cone / Small Cylinder:</w:t>
      </w:r>
    </w:p>
    <w:p w14:paraId="782D78D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B3DC62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Small End under Internal Pressure</w:t>
      </w:r>
    </w:p>
    <w:p w14:paraId="57AE4E2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ratio of pressure to allowable stress      0.00048</w:t>
      </w:r>
    </w:p>
    <w:p w14:paraId="7D5F748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max. half apex angle w/o reinforcement       4.000  degrees</w:t>
      </w:r>
    </w:p>
    <w:p w14:paraId="17D47E6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actual half apex angle                       7.829  degrees</w:t>
      </w:r>
    </w:p>
    <w:p w14:paraId="666B6ED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5D74C8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Intermediate Value [k]:</w:t>
      </w:r>
    </w:p>
    <w:p w14:paraId="4DE1558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Y / ( Sr * Ers ), 1 )</w:t>
      </w:r>
    </w:p>
    <w:p w14:paraId="2EFC3D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max( 0.19226E+11/( 100.3 * 0.18458E+09 ), 1 )</w:t>
      </w:r>
    </w:p>
    <w:p w14:paraId="46756FE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1.0386</w:t>
      </w:r>
    </w:p>
    <w:p w14:paraId="6063E1A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8291A9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436F95F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(Int. temp.)</w:t>
      </w:r>
    </w:p>
    <w:p w14:paraId="6029CA0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104.2 * 0.18458E+09</w:t>
      </w:r>
    </w:p>
    <w:p w14:paraId="3CF8267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19225886720.0 N./mm²^2</w:t>
      </w:r>
    </w:p>
    <w:p w14:paraId="56D7EFC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56FC55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Decay Length, Cone Small End:</w:t>
      </w:r>
    </w:p>
    <w:p w14:paraId="6917B3E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1.4 * sqrt( Rs( ts - ca ) )</w:t>
      </w:r>
    </w:p>
    <w:p w14:paraId="0E042F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1.4 * sqrt( 700.0( 3.0 - 0.0 ) )</w:t>
      </w:r>
    </w:p>
    <w:p w14:paraId="58EC563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64.156 mm.</w:t>
      </w:r>
    </w:p>
    <w:p w14:paraId="0E499D0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4AB108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Reinforcement, Small End, Internal [Ars]:</w:t>
      </w:r>
    </w:p>
    <w:p w14:paraId="3C2CB8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k*QS*Rs/(Ss*E1)*(1-delta/alpha)*tan(alpha)</w:t>
      </w:r>
    </w:p>
    <w:p w14:paraId="2CC757E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1.04 * 1.7846 * 700.0/( 104 * 1.0 ) *</w:t>
      </w:r>
    </w:p>
    <w:p w14:paraId="205226F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( 1 - 4.0/7.83 ) 0.1375</w:t>
      </w:r>
    </w:p>
    <w:p w14:paraId="2A07B85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0.0822 cm²</w:t>
      </w:r>
    </w:p>
    <w:p w14:paraId="21DFF78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B67A64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Force per Length, Cone Small End [QS]:</w:t>
      </w:r>
    </w:p>
    <w:p w14:paraId="0FA48F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P( Rs/2 ) - Faxial/(pi(Ds + Ts)) + Moment/(pi(Rs + Ts/2)(Rs + Ts/2))</w:t>
      </w:r>
    </w:p>
    <w:p w14:paraId="7BB247F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0.5( 700.0/2 ) - 0.0/(pi(1400.0 + 3.0)) +</w:t>
      </w:r>
    </w:p>
    <w:p w14:paraId="65A8F2A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0.0/(pi(700.0 + 3.0/2)(700.0 + 3.0/2))</w:t>
      </w:r>
    </w:p>
    <w:p w14:paraId="209980F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1.785 Kgf/mm.</w:t>
      </w:r>
    </w:p>
    <w:p w14:paraId="7318DCD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EB529F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Area of Reinforcement Available in Small End Shell [Aes]:</w:t>
      </w:r>
    </w:p>
    <w:p w14:paraId="6B33A2E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0.78(Rs*Ts)½*((Ts-t)+(Tc-Tr)/cos(alpha) ))</w:t>
      </w:r>
    </w:p>
    <w:p w14:paraId="4B00B13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0.78(700.0*3.0)½*(( 3.0- 0.336 )+( 3.0- 0.339 )/0.99)</w:t>
      </w:r>
    </w:p>
    <w:p w14:paraId="0B3D9E0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1.9122 cm²</w:t>
      </w:r>
    </w:p>
    <w:p w14:paraId="23B485A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1AABE4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Reinforcement Area, Small End, Internal Pressure:</w:t>
      </w:r>
    </w:p>
    <w:p w14:paraId="588ED4B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1-5(3)        0.0822  cm²</w:t>
      </w:r>
    </w:p>
    <w:p w14:paraId="16AAC14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1-5(4)        1.9122  cm²</w:t>
      </w:r>
    </w:p>
    <w:p w14:paraId="54D3D6E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4.6830  cm²</w:t>
      </w:r>
    </w:p>
    <w:p w14:paraId="35DDE60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463CC2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Required Area of Reinforcement for Small End Under External Pressure</w:t>
      </w:r>
    </w:p>
    <w:p w14:paraId="2886339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9F850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Small End Material (Ext. Temp)    133.8  N./mm²</w:t>
      </w:r>
    </w:p>
    <w:p w14:paraId="1EFA286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Cone Material (Ext. Temp)         133.8  N./mm²</w:t>
      </w:r>
    </w:p>
    <w:p w14:paraId="0388E71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F307CF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Intermediate Value [k]:</w:t>
      </w:r>
    </w:p>
    <w:p w14:paraId="1884226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Y / ( Srs * Ers ), 1 )</w:t>
      </w:r>
    </w:p>
    <w:p w14:paraId="6EDC020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max( 0.25813E+11/( 132.9 * 0.19291E+09 ), 1 )</w:t>
      </w:r>
    </w:p>
    <w:p w14:paraId="70ACB90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1.0068</w:t>
      </w:r>
    </w:p>
    <w:p w14:paraId="6D25E64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E8496F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55A3F41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(Ext. temp.)</w:t>
      </w:r>
    </w:p>
    <w:p w14:paraId="48E8C2A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133.8 * 0.19291E+09</w:t>
      </w:r>
    </w:p>
    <w:p w14:paraId="0890CB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25812725760.0 N./mm²^2</w:t>
      </w:r>
    </w:p>
    <w:p w14:paraId="4F7453F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0CABEF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Area of Reinforcement Required in Small End Shell [Ars]:</w:t>
      </w:r>
    </w:p>
    <w:p w14:paraId="0429E7E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k * QS * Rs * tan(alpha) / ( Ss * E1 )</w:t>
      </w:r>
    </w:p>
    <w:p w14:paraId="7D7EC74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(1.0068*0.3584*703.0*0.1375/(134*1.0))</w:t>
      </w:r>
    </w:p>
    <w:p w14:paraId="799C79C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0.0256 cm²</w:t>
      </w:r>
    </w:p>
    <w:p w14:paraId="2E467E7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5B32B1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Force per Length, Cone Small End [QS]:</w:t>
      </w:r>
    </w:p>
    <w:p w14:paraId="105DC22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Pext( Rs/2 ) + Faxial/(pi(Ds - Ts)) + Moment/(pi(Rs - Ts/2)(Rs - Ts/2))</w:t>
      </w:r>
    </w:p>
    <w:p w14:paraId="70725F6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0.1( 703.0/2 ) + 0.0/(pi(1406.0 - 3.0)) +</w:t>
      </w:r>
    </w:p>
    <w:p w14:paraId="4EDC33A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0.0/(pi(703.0 - 3.0/2)(703.0 - 3.0/2))</w:t>
      </w:r>
    </w:p>
    <w:p w14:paraId="12E0F6D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0.358 Kgf/mm.</w:t>
      </w:r>
    </w:p>
    <w:p w14:paraId="1D66A7D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6F65C8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Area of Reinforcement Available in Small End Shell [Aes]:</w:t>
      </w:r>
    </w:p>
    <w:p w14:paraId="63FCE1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0.55*(Ds*ts)½*[(ts-t)+(tc-tr)/cos(alpha))]</w:t>
      </w:r>
    </w:p>
    <w:p w14:paraId="1DDB81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0.55*(1406.0*3.0)½*[(3.0-1.043)+(3.0-0.514)/0.991]</w:t>
      </w:r>
    </w:p>
    <w:p w14:paraId="083F2FF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1.5954 cm²</w:t>
      </w:r>
    </w:p>
    <w:p w14:paraId="63034F9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D0BE10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Reinforcement Area, Small End, External Pressure:</w:t>
      </w:r>
    </w:p>
    <w:p w14:paraId="363A0D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1-8(3)        0.0256  cm²</w:t>
      </w:r>
    </w:p>
    <w:p w14:paraId="564CFAC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1-8(4)        1.5954  cm²</w:t>
      </w:r>
    </w:p>
    <w:p w14:paraId="051B502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4.6830  cm²</w:t>
      </w:r>
    </w:p>
    <w:p w14:paraId="0782A5A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468D16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Intermediate Results, Small End, External Pressure:</w:t>
      </w:r>
    </w:p>
    <w:p w14:paraId="68BBF1C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Available in Cone, Shell, and Reinforcement       28.48  cm²</w:t>
      </w:r>
    </w:p>
    <w:p w14:paraId="15423C7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Force per Unit Length on Shell / Cone Junction          0.70  Kgf/mm.</w:t>
      </w:r>
    </w:p>
    <w:p w14:paraId="4D5118F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Actual Buckling Stress associated with this Force       2.53  N./mm²</w:t>
      </w:r>
    </w:p>
    <w:p w14:paraId="3BCCB33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Strain associated with this stress         0.000026</w:t>
      </w:r>
    </w:p>
    <w:p w14:paraId="1C6E00D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16ED9D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Small End, External Pressure [I's]:</w:t>
      </w:r>
    </w:p>
    <w:p w14:paraId="5CAF40D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A * Ds² * Ats / 10.9</w:t>
      </w:r>
    </w:p>
    <w:p w14:paraId="02963EE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0.262E-04 * 1406.0 * 1406.0 * 28.48/10.9</w:t>
      </w:r>
    </w:p>
    <w:p w14:paraId="2254BE1A" w14:textId="7E16487A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13537.53 mm.</w:t>
      </w:r>
      <w:r w:rsidRPr="00CC0242">
        <w:rPr>
          <w:rFonts w:ascii="Courier New" w:hAnsi="Courier New" w:cs="Courier New"/>
          <w:sz w:val="18"/>
          <w:vertAlign w:val="superscript"/>
        </w:rPr>
        <w:t>4</w:t>
      </w:r>
    </w:p>
    <w:p w14:paraId="32B27A9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BC0427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Available Moment of Inertia, Small End, External Pressure:</w:t>
      </w:r>
    </w:p>
    <w:p w14:paraId="08C4D39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Area  Centroid     Ar*Ce           Dist         I    Ar*Di²</w:t>
      </w:r>
    </w:p>
    <w:p w14:paraId="3DDB44D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Shl      1.072    0.0000     0.000        17.4558     0.008   326.525</w:t>
      </w:r>
    </w:p>
    <w:p w14:paraId="7476C66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      1.082    2.4558     2.656        15.0000     0.030   243.382</w:t>
      </w:r>
    </w:p>
    <w:p w14:paraId="1BB8571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Sec      4.683   24.9150   116.677        -7.4592     8.558   260.558</w:t>
      </w:r>
    </w:p>
    <w:p w14:paraId="77C1CD2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      6.836             119.333                    8.596   830.465</w:t>
      </w:r>
    </w:p>
    <w:p w14:paraId="75CA147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Section        17.4558     Moment of Inertia        16.90</w:t>
      </w:r>
    </w:p>
    <w:p w14:paraId="2BE7AFB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08074F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Small End Inertia Calculations</w:t>
      </w:r>
    </w:p>
    <w:p w14:paraId="2FDA804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 ( Small End )            0.1690E+02  cm**4</w:t>
      </w:r>
    </w:p>
    <w:p w14:paraId="623BC9E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 Moment of Inertia ( Small End )            0.1354E+01  cm**4</w:t>
      </w:r>
    </w:p>
    <w:p w14:paraId="22845F7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AA47B8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The following calculations are only required per 1-5(g)(1) and</w:t>
      </w:r>
    </w:p>
    <w:p w14:paraId="75CCAE5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do include external loads due to wind or seismic.  These</w:t>
      </w:r>
    </w:p>
    <w:p w14:paraId="4759787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discontinuity stresses are computed at the shell/cone junction</w:t>
      </w:r>
    </w:p>
    <w:p w14:paraId="24A0832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and do not include effects of local stiffening from a junction ring.</w:t>
      </w:r>
    </w:p>
    <w:p w14:paraId="4CFDE62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DAFA5A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Results for Discontinuity Stresses per Bednar p. 236 2nd Edition</w:t>
      </w:r>
    </w:p>
    <w:p w14:paraId="7300BEA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6C6601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color w:val="000000"/>
          <w:sz w:val="18"/>
          <w:u w:val="single"/>
        </w:rPr>
        <w:t>Stress Type              Stress      Allowable          Location</w:t>
      </w:r>
    </w:p>
    <w:p w14:paraId="5C7F9EC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20.16          312.47  Small Cyl. Long.</w:t>
      </w:r>
    </w:p>
    <w:p w14:paraId="067550B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-8.47         -312.47  Small Cyl. Long.</w:t>
      </w:r>
    </w:p>
    <w:p w14:paraId="6D1799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Membrane Stress           19.57         -156.24   Small End Tang.</w:t>
      </w:r>
    </w:p>
    <w:p w14:paraId="018AB15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20.22          312.47 Cone Longitudinal</w:t>
      </w:r>
    </w:p>
    <w:p w14:paraId="60CF9D2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-8.41         -312.47 Cone Longitudinal</w:t>
      </w:r>
    </w:p>
    <w:p w14:paraId="2C2DB15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  Stress           19.68         -156.24   Cone Tangential</w:t>
      </w:r>
    </w:p>
    <w:p w14:paraId="262B830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900A33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26.87          312.47  Large Cyl. Long.</w:t>
      </w:r>
    </w:p>
    <w:p w14:paraId="0434048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-12.43         -312.47  Large Cyl. Long.</w:t>
      </w:r>
    </w:p>
    <w:p w14:paraId="00601FC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Membrane Stress            3.63         -156.24   Large End Tang.</w:t>
      </w:r>
    </w:p>
    <w:p w14:paraId="244180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26.94          312.47 Cone Longitudinal</w:t>
      </w:r>
    </w:p>
    <w:p w14:paraId="3D849AF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-12.36         -312.47 Cone Longitudinal</w:t>
      </w:r>
    </w:p>
    <w:p w14:paraId="1D89E5B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  Stress            3.76         -156.24   Cone Tangential</w:t>
      </w:r>
    </w:p>
    <w:p w14:paraId="4EC7873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060982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An asterisk (*) denotes that this stress was not applicable</w:t>
      </w:r>
    </w:p>
    <w:p w14:paraId="77AF7AE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for this combination of loads.</w:t>
      </w:r>
    </w:p>
    <w:p w14:paraId="701BFA2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F13F1D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Maximum Allowable Pressure Calculations for Cone to Shell Junction:</w:t>
      </w:r>
    </w:p>
    <w:p w14:paraId="5E3D8EA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10FAC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Pressure      Pressure                                                 Reason</w:t>
      </w:r>
    </w:p>
    <w:p w14:paraId="0D0948F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Case          bars                           for Failure at this Pressure</w:t>
      </w:r>
    </w:p>
    <w:p w14:paraId="5BD7478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</w:t>
      </w:r>
    </w:p>
    <w:p w14:paraId="7691618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MAWP         3.571     Thickness due to internal pressure, Cone Large End</w:t>
      </w:r>
    </w:p>
    <w:p w14:paraId="211FADD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MAPnc         4.728     Thickness due to internal pressure, Cone Large End</w:t>
      </w:r>
    </w:p>
    <w:p w14:paraId="0C6FB7C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A7840A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These pressures were determined by iteration.</w:t>
      </w:r>
    </w:p>
    <w:p w14:paraId="5E13716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3C3009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FF"/>
          <w:sz w:val="18"/>
        </w:rPr>
        <w:t>PV Elite is a trademark of Intergraph CADWorx &amp; Analysis Solutions, Inc. 2019</w:t>
      </w:r>
    </w:p>
    <w:p w14:paraId="0A1B9CEE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18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625E4B6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12" w:name="_Toc222497038"/>
      <w:r w:rsidRPr="00CC0242">
        <w:rPr>
          <w:rFonts w:ascii="Courier New" w:hAnsi="Courier New" w:cs="Courier New"/>
          <w:sz w:val="18"/>
        </w:rPr>
        <w:instrText>Conical Section:</w:instrText>
      </w:r>
      <w:bookmarkEnd w:id="12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0F43562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Conical Reinforcement Calculations, ASME VIII Div. 1, App. 1</w:t>
      </w:r>
    </w:p>
    <w:p w14:paraId="7FAC543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11CC35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Conical Section From 100 To 110 SA-240 316</w:t>
      </w:r>
    </w:p>
    <w:p w14:paraId="7B5D321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281273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50 °C</w:t>
      </w:r>
    </w:p>
    <w:p w14:paraId="6E105CF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65CA8C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0.193E+09 KPa. at 50 °C</w:t>
      </w:r>
    </w:p>
    <w:p w14:paraId="74D29D7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0.193E+09 KPa. at 50 °C</w:t>
      </w:r>
    </w:p>
    <w:p w14:paraId="6083391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0.193E+09 KPa. at 50 °C</w:t>
      </w:r>
    </w:p>
    <w:p w14:paraId="26DB84F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0.193E+09 KPa. at 50 °C</w:t>
      </w:r>
    </w:p>
    <w:p w14:paraId="2E970EE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0.193E+09 KPa. at 50 °C</w:t>
      </w:r>
    </w:p>
    <w:p w14:paraId="30228DA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BC93E5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170 °C</w:t>
      </w:r>
    </w:p>
    <w:p w14:paraId="366E9CE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16FDED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0.185E+09 KPa. at 170 °C</w:t>
      </w:r>
    </w:p>
    <w:p w14:paraId="73A9A59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0.185E+09 KPa. at 170 °C</w:t>
      </w:r>
    </w:p>
    <w:p w14:paraId="53CBE6F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0.185E+09 KPa. at 170 °C</w:t>
      </w:r>
    </w:p>
    <w:p w14:paraId="3CAC3B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0.185E+09 KPa. at 170 °C</w:t>
      </w:r>
    </w:p>
    <w:p w14:paraId="3939974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0.185E+09 KPa. at 170 °C</w:t>
      </w:r>
    </w:p>
    <w:p w14:paraId="6AD6C22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EE1543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Small End of Cone                        0.00  Kgf</w:t>
      </w:r>
    </w:p>
    <w:p w14:paraId="295166D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Large End of Cone                        0.00  Kgf</w:t>
      </w:r>
    </w:p>
    <w:p w14:paraId="4032FB0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Small End of Cone                             0.00  Kg-m.</w:t>
      </w:r>
    </w:p>
    <w:p w14:paraId="439E6CA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Large End of Cone                             0.00  Kg-m.</w:t>
      </w:r>
    </w:p>
    <w:p w14:paraId="37D9FD8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330998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 Since there are no supports, the forces and moments could</w:t>
      </w:r>
    </w:p>
    <w:p w14:paraId="74E16B8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 xml:space="preserve">       not be resolved to the large and small ends of the cone.</w:t>
      </w:r>
    </w:p>
    <w:p w14:paraId="6973E56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E37607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Note: Both ends of the Cone are Lines of Support</w:t>
      </w:r>
    </w:p>
    <w:p w14:paraId="60217D2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5C222C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Large End    11.4810  mm.</w:t>
      </w:r>
    </w:p>
    <w:p w14:paraId="22DD04B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Small End     9.4670  mm.</w:t>
      </w:r>
    </w:p>
    <w:p w14:paraId="0A67178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5F5BC7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Reinforcement Calculations for Cone / Large Cylinder:</w:t>
      </w:r>
    </w:p>
    <w:p w14:paraId="2BE4644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4782AF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C0DAF7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Large End Under Internal Pressure</w:t>
      </w:r>
    </w:p>
    <w:p w14:paraId="2748B4E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0.00048</w:t>
      </w:r>
    </w:p>
    <w:p w14:paraId="05CBFE1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11.000  degrees</w:t>
      </w:r>
    </w:p>
    <w:p w14:paraId="7784B4C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 6.419  degrees</w:t>
      </w:r>
    </w:p>
    <w:p w14:paraId="5DD8D3BC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468554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 for Large End Under External Pressure</w:t>
      </w:r>
    </w:p>
    <w:p w14:paraId="09AA370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0.00007</w:t>
      </w:r>
    </w:p>
    <w:p w14:paraId="07D748C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 0.187  degrees</w:t>
      </w:r>
    </w:p>
    <w:p w14:paraId="4135C75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 6.419  degrees</w:t>
      </w:r>
    </w:p>
    <w:p w14:paraId="1CCB64D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0ABDCD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Intermediate Value [k]:</w:t>
      </w:r>
    </w:p>
    <w:p w14:paraId="25AEB30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Y / ( Srl * Erl ), 1 )</w:t>
      </w:r>
    </w:p>
    <w:p w14:paraId="2F1BE5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max( 0.25813E+11/( 132.9 * 0.19291E+09 ), 1 )</w:t>
      </w:r>
    </w:p>
    <w:p w14:paraId="59D26C7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1.0068</w:t>
      </w:r>
    </w:p>
    <w:p w14:paraId="7F6E23A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FC675D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30D576B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(Ext. temp.)</w:t>
      </w:r>
    </w:p>
    <w:p w14:paraId="72D52A6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133.8 * 0.19291E+09</w:t>
      </w:r>
    </w:p>
    <w:p w14:paraId="046B4D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25812725760.0 N./mm²^2</w:t>
      </w:r>
    </w:p>
    <w:p w14:paraId="2956A6B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16052A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Large End Material (Ext. Temp)   133.8  N./mm²</w:t>
      </w:r>
    </w:p>
    <w:p w14:paraId="40141CD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Cone Material (Ext. Temp)        133.8  N./mm²</w:t>
      </w:r>
    </w:p>
    <w:p w14:paraId="23FA000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9A26FE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Area of Reinforcement, Large End, External [Arl]:</w:t>
      </w:r>
    </w:p>
    <w:p w14:paraId="78347C1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(k*QL*Rl*tan(angle)/(Ss*E1))*(1-1/4((P*Rl-QL)/QL)*(delta/alpha)</w:t>
      </w:r>
    </w:p>
    <w:p w14:paraId="28B7937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(1.0068*0.3584*703.0*0.112/(134*1.0))*</w:t>
      </w:r>
    </w:p>
    <w:p w14:paraId="0888E6F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(1-1/4((0.1*703.0-0.358)/0.358)*(0.187/6.419)</w:t>
      </w:r>
    </w:p>
    <w:p w14:paraId="59C1E41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0.0208 cm²</w:t>
      </w:r>
    </w:p>
    <w:p w14:paraId="736D9C3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D11754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Force per Length, Cone Large End External Pressure [QL]:</w:t>
      </w:r>
    </w:p>
    <w:p w14:paraId="1D0D5B4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Pext( Rl/2 ) + Faxial/(pi(Dl - Tl)) + Moment/(pi(Rl - Tl/2)(Rl - Tl/2))</w:t>
      </w:r>
    </w:p>
    <w:p w14:paraId="1142EC9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0.1( 703.0/2 ) + 0.0/(pi(1406.0 - 3.0)) +</w:t>
      </w:r>
    </w:p>
    <w:p w14:paraId="3EAFE43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0.0/(pi(703.0 - 3.0/2)(703.0 - 3.0/2))</w:t>
      </w:r>
    </w:p>
    <w:p w14:paraId="69482C5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0.358 Kgf/mm.</w:t>
      </w:r>
    </w:p>
    <w:p w14:paraId="0F7AFFD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8CD42C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Available Area of Reinforcement, Large End, External [Ael]:</w:t>
      </w:r>
    </w:p>
    <w:p w14:paraId="7F42606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0.55*( Dl*ts )½ * ( ts + tc/cos(alpha) )</w:t>
      </w:r>
    </w:p>
    <w:p w14:paraId="5B43AD1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 * ( 1406.0 * 3.0 )½ * ( 3.0 + 3.0/0.994 )</w:t>
      </w:r>
    </w:p>
    <w:p w14:paraId="0516BD9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2.1500 cm²</w:t>
      </w:r>
    </w:p>
    <w:p w14:paraId="5E5A643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025B86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Reinforcement Area, Large End, External Pressure:</w:t>
      </w:r>
    </w:p>
    <w:p w14:paraId="708ABBD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1-8(1)        0.0208  cm²</w:t>
      </w:r>
    </w:p>
    <w:p w14:paraId="6554B90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1-8(2)        2.1500  cm²</w:t>
      </w:r>
    </w:p>
    <w:p w14:paraId="1140F5C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5.0420  cm²</w:t>
      </w:r>
    </w:p>
    <w:p w14:paraId="789FCEC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8EF80E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Intermediate Results, Large End, External Pressure:</w:t>
      </w:r>
    </w:p>
    <w:p w14:paraId="49B6082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Available in Cone, Shell, and Reinforcement       61.56  cm²</w:t>
      </w:r>
    </w:p>
    <w:p w14:paraId="521ACC5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Force per Unit Length on Shell / Cone Junction          2.00  Kgf/mm.</w:t>
      </w:r>
    </w:p>
    <w:p w14:paraId="594659E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Actual Buckling Stress associated with this Force       3.35  N./mm²</w:t>
      </w:r>
    </w:p>
    <w:p w14:paraId="036B25B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Strain associated with this stress         0.000035</w:t>
      </w:r>
    </w:p>
    <w:p w14:paraId="72BBDD7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B94BF7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Required Moment of Inertia, Large End, External Pressure [I's]:</w:t>
      </w:r>
    </w:p>
    <w:p w14:paraId="4828553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A * Dl² * Atl / 10.9</w:t>
      </w:r>
    </w:p>
    <w:p w14:paraId="1511D0A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0.348E-04 * 1406.0 * 1406.0 * 61.56/10.9</w:t>
      </w:r>
    </w:p>
    <w:p w14:paraId="6FF86141" w14:textId="195BB268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38820.20 mm.</w:t>
      </w:r>
      <w:r w:rsidRPr="00CC0242">
        <w:rPr>
          <w:rFonts w:ascii="Courier New" w:hAnsi="Courier New" w:cs="Courier New"/>
          <w:sz w:val="18"/>
          <w:vertAlign w:val="superscript"/>
        </w:rPr>
        <w:t>4</w:t>
      </w:r>
    </w:p>
    <w:p w14:paraId="775DE0D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AB12FD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Available Moment of Inertia, Large End, External Pressure:</w:t>
      </w:r>
    </w:p>
    <w:p w14:paraId="6E24314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Area  Centroid     Ar*Ce           Dist        I    Ar*Di²</w:t>
      </w:r>
    </w:p>
    <w:p w14:paraId="7BC6A08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Shl      1.072    0.0000     0.000        18.4240     0.008   363.751</w:t>
      </w:r>
    </w:p>
    <w:p w14:paraId="3C23516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      1.078   -2.0093    -2.167        20.4333     0.023   450.240</w:t>
      </w:r>
    </w:p>
    <w:p w14:paraId="69B38C5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Sec      5.042   26.7100   134.672        -8.2860    10.681   346.172</w:t>
      </w:r>
    </w:p>
    <w:p w14:paraId="7753D86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      7.192             132.505                   10.712  1160.163</w:t>
      </w:r>
    </w:p>
    <w:p w14:paraId="6F0E302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Section        18.4240     Moment of Inertia        22.31</w:t>
      </w:r>
    </w:p>
    <w:p w14:paraId="5724B64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EE8552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Summary of Large End Inertia Calculations</w:t>
      </w:r>
    </w:p>
    <w:p w14:paraId="4A95DD6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 ( Large End )              22.314  cm**4</w:t>
      </w:r>
    </w:p>
    <w:p w14:paraId="3F4FF02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 Moment of Inertia ( Large End )               3.882  cm**4</w:t>
      </w:r>
    </w:p>
    <w:p w14:paraId="6AD09A6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E63111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The following calculations are only required per 1-5(g)(1) and</w:t>
      </w:r>
    </w:p>
    <w:p w14:paraId="3635FCC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do include external loads due to wind or seismic.  These</w:t>
      </w:r>
    </w:p>
    <w:p w14:paraId="1698AE0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discontinuity stresses are computed at the shell/cone junction</w:t>
      </w:r>
    </w:p>
    <w:p w14:paraId="42E65D0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and do not include effects of local stiffening from a junction ring.</w:t>
      </w:r>
    </w:p>
    <w:p w14:paraId="66A9A80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8C7AA4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Results for Discontinuity Stresses per Bednar p. 236 2nd Edition</w:t>
      </w:r>
    </w:p>
    <w:p w14:paraId="031AA418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31B664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color w:val="000000"/>
          <w:sz w:val="18"/>
          <w:u w:val="single"/>
        </w:rPr>
        <w:t>Stress Type              Stress      Allowable          Location</w:t>
      </w:r>
    </w:p>
    <w:p w14:paraId="767953E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850C09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17.57          312.47  Large Cyl. Long.</w:t>
      </w:r>
    </w:p>
    <w:p w14:paraId="4515D06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-5.87         -312.47  Large Cyl. Long.</w:t>
      </w:r>
    </w:p>
    <w:p w14:paraId="2FA16D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Membrane Stress            5.24         -156.24   Large End Tang.</w:t>
      </w:r>
    </w:p>
    <w:p w14:paraId="5202B51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Tensile  Stress           17.60          312.47 Cone Longitudinal</w:t>
      </w:r>
    </w:p>
    <w:p w14:paraId="5371DC7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Compres. Stress           -5.84         -312.47 Cone Longitudinal</w:t>
      </w:r>
    </w:p>
    <w:p w14:paraId="387931B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Compres  Stress            5.31         -156.24   Cone Tangential</w:t>
      </w:r>
    </w:p>
    <w:p w14:paraId="724DF39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CD97B9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Note: An asterisk (*) denotes that this stress was not applicable</w:t>
      </w:r>
    </w:p>
    <w:p w14:paraId="557B594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   for this combination of loads.</w:t>
      </w:r>
    </w:p>
    <w:p w14:paraId="7D7A16B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3C4D4B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Maximum Allowable Pressure Calculations for Cone to Shell Junction:</w:t>
      </w:r>
    </w:p>
    <w:p w14:paraId="5C5C82F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17490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Pressure      Pressure                                                 Reason</w:t>
      </w:r>
    </w:p>
    <w:p w14:paraId="0E6EB11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Case          bars                           for Failure at this Pressure</w:t>
      </w:r>
    </w:p>
    <w:p w14:paraId="689B749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</w:t>
      </w:r>
    </w:p>
    <w:p w14:paraId="5B29300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MAWP         4.424     Thickness due to internal pressure, Cone Large End</w:t>
      </w:r>
    </w:p>
    <w:p w14:paraId="70D88C3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MAPnc         5.857     Thickness due to internal pressure, Cone Large End</w:t>
      </w:r>
    </w:p>
    <w:p w14:paraId="09F365B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31980E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These pressures were determined by iteration.</w:t>
      </w:r>
    </w:p>
    <w:p w14:paraId="6530AA2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FCD6E8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FF"/>
          <w:sz w:val="18"/>
        </w:rPr>
        <w:t>PV Elite is a trademark of Intergraph CADWorx &amp; Analysis Solutions, Inc. 2019</w:t>
      </w:r>
    </w:p>
    <w:p w14:paraId="5AF747F2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19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19C2245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13" w:name="_Toc222497039"/>
      <w:r w:rsidRPr="00CC0242">
        <w:rPr>
          <w:rFonts w:ascii="Courier New" w:hAnsi="Courier New" w:cs="Courier New"/>
          <w:sz w:val="18"/>
        </w:rPr>
        <w:instrText>Center of Gravity Calculation:</w:instrText>
      </w:r>
      <w:bookmarkEnd w:id="13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3AC2C25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  <w:u w:val="single"/>
        </w:rPr>
        <w:t>Shop/Field Installation Options :</w:t>
      </w:r>
    </w:p>
    <w:p w14:paraId="644794CA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2FB9A6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DE8AAD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 : The CG is computed from the first Element From Node</w:t>
      </w:r>
    </w:p>
    <w:p w14:paraId="4D499DB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151DD3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Center of Gravity of Stiffening Rings                     14631.545 mm.</w:t>
      </w:r>
    </w:p>
    <w:p w14:paraId="39E743B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6E32A1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Center of Gravity of Bare Shell New and Cold              13151.735 mm.</w:t>
      </w:r>
    </w:p>
    <w:p w14:paraId="6C07618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Center of Gravity of Bare Shell Corroded                  13151.735 mm.</w:t>
      </w:r>
    </w:p>
    <w:p w14:paraId="6C0A005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3307E0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Vessel CG in the Operating Condition                      13342.544 mm.</w:t>
      </w:r>
    </w:p>
    <w:p w14:paraId="2252EC4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Vessel CG in the Fabricated (Shop/Empty) Condition        13342.544 mm.</w:t>
      </w:r>
    </w:p>
    <w:p w14:paraId="0343E05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E15CAB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FF"/>
          <w:sz w:val="18"/>
        </w:rPr>
        <w:t>PV Elite is a trademark of Intergraph CADWorx &amp; Analysis Solutions, Inc. 2019</w:t>
      </w:r>
    </w:p>
    <w:p w14:paraId="3C40BF89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20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18C08B8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14" w:name="_Toc222497040"/>
      <w:r w:rsidRPr="00CC0242">
        <w:rPr>
          <w:rFonts w:ascii="Courier New" w:hAnsi="Courier New" w:cs="Courier New"/>
          <w:sz w:val="18"/>
        </w:rPr>
        <w:instrText>MDMT Summary:</w:instrText>
      </w:r>
      <w:bookmarkEnd w:id="14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</w:p>
    <w:p w14:paraId="3E722AE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Minimum Design Metal Temperature Results Summary :</w:t>
      </w:r>
    </w:p>
    <w:p w14:paraId="114320D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5488A9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Curve  Basic  Reduced  UG-20(f)  Thickness     Gov      E*   PWHT</w:t>
      </w:r>
    </w:p>
    <w:p w14:paraId="152820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               MDMT     MDMT      MDMT      ratio     Thk           reqd</w:t>
      </w:r>
    </w:p>
    <w:p w14:paraId="2186A3B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Notes           °C       °C        °C                mm.</w:t>
      </w:r>
    </w:p>
    <w:p w14:paraId="65B39BD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</w:t>
      </w:r>
    </w:p>
    <w:p w14:paraId="4974D16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2BA14B3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31BD28B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212DC9B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3652FE6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1B26CBF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791E86F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1F07A03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031718C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109529D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32F6850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</w:t>
      </w:r>
    </w:p>
    <w:p w14:paraId="37FE21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Warmest MDMT:             -196</w:t>
      </w:r>
    </w:p>
    <w:p w14:paraId="2D4E033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6DA542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Minimum Design Metal Temperature            -28.9  °C</w:t>
      </w:r>
    </w:p>
    <w:p w14:paraId="7F6CE0E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Warmest Computed Minimum Design Metal Temperature   -196.0  °C</w:t>
      </w:r>
    </w:p>
    <w:p w14:paraId="05FC16D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729B7A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00"/>
          <w:sz w:val="18"/>
        </w:rPr>
        <w:t>Notes:</w:t>
      </w:r>
    </w:p>
    <w:p w14:paraId="64D1DDF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  ! ] - This was an impact tested material.</w:t>
      </w:r>
    </w:p>
    <w:p w14:paraId="2DFB66A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  1] - Governing Nozzle Weld.</w:t>
      </w:r>
    </w:p>
    <w:p w14:paraId="0E962D7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  4] - ANSI Flange MDMT Calcs; Thickness ratio per UCS-66(b)(1)(-c).</w:t>
      </w:r>
    </w:p>
    <w:p w14:paraId="4CD7B42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  5] - ANSI Flange MDMT Calcs; Thickness ratio per UCS-66(b)(1)(-b).</w:t>
      </w:r>
    </w:p>
    <w:p w14:paraId="431DF1B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  6] - MDMT Calculations at the Shell/Head Joint.</w:t>
      </w:r>
    </w:p>
    <w:p w14:paraId="2EC4DAF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  7] - MDMT Calculations for the Straight Flange.</w:t>
      </w:r>
    </w:p>
    <w:p w14:paraId="68A46C3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  8] - Cylinder/Cone/Flange Junction MDMT.</w:t>
      </w:r>
    </w:p>
    <w:p w14:paraId="4DEAA76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  9] - Calculations in the Spherical Portion of the Head.</w:t>
      </w:r>
    </w:p>
    <w:p w14:paraId="0CE5D14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[10] - Calculations in the Knuckle Portion of the Head.</w:t>
      </w:r>
    </w:p>
    <w:p w14:paraId="1B13262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[11] - Calculated (Body Flange) Flange MDMT.</w:t>
      </w:r>
    </w:p>
    <w:p w14:paraId="627223B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[12] - Calculated Flat Head MDMT per UCS-66.3</w:t>
      </w:r>
    </w:p>
    <w:p w14:paraId="3E25051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[13] - Tubesheet MDMT, shell side, if applicable</w:t>
      </w:r>
    </w:p>
    <w:p w14:paraId="46ED165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[14] - Tubesheet MDMT, tube side, if applicable</w:t>
      </w:r>
    </w:p>
    <w:p w14:paraId="5FCF0E8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[15] - Nozzle Material</w:t>
      </w:r>
    </w:p>
    <w:p w14:paraId="76D9C794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[16] - Shell or Head Material</w:t>
      </w:r>
    </w:p>
    <w:p w14:paraId="3F61ECE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[17] - Impact Testing required</w:t>
      </w:r>
    </w:p>
    <w:p w14:paraId="527CFAF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[18] - Impact Testing not required, see UCS-66(b)(3)</w:t>
      </w:r>
    </w:p>
    <w:p w14:paraId="6066FD6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[19] - Select a valid hydrotest type to get the UG-20(f) exemption</w:t>
      </w:r>
    </w:p>
    <w:p w14:paraId="2953A08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[20] - Cylinder/Cone Junction MDMT based on Longitudinal Stress considerations</w:t>
      </w:r>
    </w:p>
    <w:p w14:paraId="7DB4A9D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[21] - Bolting Material</w:t>
      </w:r>
    </w:p>
    <w:p w14:paraId="54C27E8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042B73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UG-84(b)(2) was not considered.</w:t>
      </w:r>
    </w:p>
    <w:p w14:paraId="65C6AE45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UCS-66(g) was not considered.</w:t>
      </w:r>
    </w:p>
    <w:p w14:paraId="5279CF1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>UCS-66(i) was not considered.</w:t>
      </w:r>
    </w:p>
    <w:p w14:paraId="7E6A940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6E957E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Notes:</w:t>
      </w:r>
    </w:p>
    <w:p w14:paraId="47C30917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Impact test temps were not entered in and not considered in the analysis.</w:t>
      </w:r>
    </w:p>
    <w:p w14:paraId="6B1CD9A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UCS-66(i) applies to impact tested materials not by specification and</w:t>
      </w:r>
    </w:p>
    <w:p w14:paraId="6E2A58CD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UCS-66(g) applies to materials impact tested per UG-84.1 General Note (c).</w:t>
      </w:r>
    </w:p>
    <w:p w14:paraId="586C5058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FF"/>
          <w:sz w:val="18"/>
        </w:rPr>
        <w:t>The Basic MDMT includes the (30F) PWHT credit if applicable.</w:t>
      </w:r>
    </w:p>
    <w:p w14:paraId="64A4B0C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63F8CF0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FF"/>
          <w:sz w:val="18"/>
        </w:rPr>
        <w:t>PV Elite is a trademark of Intergraph CADWorx &amp; Analysis Solutions, Inc. 2019</w:t>
      </w:r>
    </w:p>
    <w:p w14:paraId="6E5F3797" w14:textId="77777777" w:rsidR="00CC0242" w:rsidRDefault="00CC0242" w:rsidP="00CC0242">
      <w:pPr>
        <w:rPr>
          <w:rFonts w:ascii="Courier New" w:hAnsi="Courier New" w:cs="Courier New"/>
          <w:sz w:val="18"/>
        </w:rPr>
        <w:sectPr w:rsidR="00CC0242" w:rsidSect="00D3242C">
          <w:headerReference w:type="default" r:id="rId21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1D5ABD0C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Courier New" w:hAnsi="Courier New" w:cs="Courier New"/>
          <w:sz w:val="18"/>
        </w:rPr>
        <w:fldChar w:fldCharType="begin"/>
      </w:r>
      <w:r w:rsidRPr="00CC0242">
        <w:rPr>
          <w:rFonts w:ascii="Courier New" w:hAnsi="Courier New" w:cs="Courier New"/>
          <w:sz w:val="18"/>
        </w:rPr>
        <w:instrText xml:space="preserve"> TC "</w:instrText>
      </w:r>
      <w:bookmarkStart w:id="15" w:name="_Toc222497041"/>
      <w:r w:rsidRPr="00CC0242">
        <w:rPr>
          <w:rFonts w:ascii="Courier New" w:hAnsi="Courier New" w:cs="Courier New"/>
          <w:sz w:val="18"/>
        </w:rPr>
        <w:instrText>Vessel Design Summary:</w:instrText>
      </w:r>
      <w:bookmarkEnd w:id="15"/>
      <w:r w:rsidRPr="00CC0242">
        <w:rPr>
          <w:rFonts w:ascii="Courier New" w:hAnsi="Courier New" w:cs="Courier New"/>
          <w:sz w:val="18"/>
        </w:rPr>
        <w:instrText xml:space="preserve">" /f C </w:instrText>
      </w:r>
      <w:r w:rsidRPr="00CC0242">
        <w:rPr>
          <w:rFonts w:ascii="Courier New" w:hAnsi="Courier New" w:cs="Courier New"/>
          <w:sz w:val="18"/>
        </w:rPr>
        <w:fldChar w:fldCharType="end"/>
      </w:r>
      <w:r w:rsidRPr="00CC0242">
        <w:rPr>
          <w:rFonts w:ascii="Tahoma" w:hAnsi="Courier New" w:cs="Courier New"/>
          <w:b/>
          <w:color w:val="000000"/>
          <w:sz w:val="18"/>
        </w:rPr>
        <w:t>ASME Code, Section VIII Division 1, 2017</w:t>
      </w:r>
    </w:p>
    <w:p w14:paraId="24825AD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5FE51B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Diameter Spec : 1300.000 x 1730.000 x 1400.000 x 1730.000 x 1400.000 mm. ID</w:t>
      </w:r>
    </w:p>
    <w:p w14:paraId="44AB5F2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Vessel Design Length, Tangent to Tangent          26052.00  mm.</w:t>
      </w:r>
    </w:p>
    <w:p w14:paraId="7EF3071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650921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of Bottom Tangent above Grade             8052.00  mm.</w:t>
      </w:r>
    </w:p>
    <w:p w14:paraId="04FC29D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of Base above Grade                          0.00  mm.</w:t>
      </w:r>
    </w:p>
    <w:p w14:paraId="5C6A8D9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Specified Datum Line Distance                         0.00  mm.</w:t>
      </w:r>
    </w:p>
    <w:p w14:paraId="552B9C0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ECD8F4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Design Temperature                            170  °C</w:t>
      </w:r>
    </w:p>
    <w:p w14:paraId="45169A7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Design Pressure                             0.500  bars</w:t>
      </w:r>
    </w:p>
    <w:p w14:paraId="74A989C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491F99E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Design Temperature                             50  °C</w:t>
      </w:r>
    </w:p>
    <w:p w14:paraId="585540C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Design Pressure                             0.100  bars</w:t>
      </w:r>
    </w:p>
    <w:p w14:paraId="691EDB2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BA644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Allowable Working Pressure                   3.571  bars</w:t>
      </w:r>
    </w:p>
    <w:p w14:paraId="3055439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Max. Allowable Working Pressure             0.137  bars</w:t>
      </w:r>
    </w:p>
    <w:p w14:paraId="31EDC0B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Hydrostatic Test Pressure                            0.000  bars</w:t>
      </w:r>
    </w:p>
    <w:p w14:paraId="10C0B3E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74ACE71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Minimum Design Metal Temperature            -28.9  °C</w:t>
      </w:r>
    </w:p>
    <w:p w14:paraId="63F0A19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Warmest Computed Minimum Design Metal Temperature   -196.0  °C</w:t>
      </w:r>
    </w:p>
    <w:p w14:paraId="7BC3B8D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79D4EA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Wind Design Code                                   ASCE-93</w:t>
      </w:r>
    </w:p>
    <w:p w14:paraId="5E393F6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Earthquake Design Code                              UBC-94</w:t>
      </w:r>
    </w:p>
    <w:p w14:paraId="5EEF0A9F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85A1D62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827967A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Materials of Construction:</w:t>
      </w:r>
    </w:p>
    <w:p w14:paraId="3CE571B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Component |                 |       |                        |         |Normal |  Impact |</w:t>
      </w:r>
    </w:p>
    <w:p w14:paraId="3FFAE3A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Type |        Material | Class |              Thickness |   UNS # |  ized |  Tested |</w:t>
      </w:r>
    </w:p>
    <w:p w14:paraId="146F5B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----------------------------------------------------------------------------------------------</w:t>
      </w:r>
    </w:p>
    <w:p w14:paraId="2AE294A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Shell |      SA-240 316 |   ... |                    ... |  S31600 |    No |      No |</w:t>
      </w:r>
    </w:p>
    <w:p w14:paraId="63873FA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Cone |      SA-240 316 |   ... |                    ... |  S31600 |    No |      No |</w:t>
      </w:r>
    </w:p>
    <w:p w14:paraId="138909E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Rings |      SA-240 316 |   ... |                    ... |  S31600 |    No |      No |</w:t>
      </w:r>
    </w:p>
    <w:p w14:paraId="3496E35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Rings |      SA-240 304 |   ... |                    ... |  S30400 |    No |      No |</w:t>
      </w:r>
    </w:p>
    <w:p w14:paraId="612E128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23E809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Normalized is determined based on the UCS-66 material curve selection and Figure UCS-66.</w:t>
      </w:r>
    </w:p>
    <w:p w14:paraId="6FC8A959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color w:val="000000"/>
          <w:sz w:val="18"/>
        </w:rPr>
        <w:t xml:space="preserve"> Impact Tested is based on material selection and material data properties.</w:t>
      </w:r>
    </w:p>
    <w:p w14:paraId="5C3B6EE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9F974C3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F123721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Element Pressures and MAWP (bars &amp; mm.):</w:t>
      </w:r>
    </w:p>
    <w:p w14:paraId="17E6AB15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E0580D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      |        Design |         |           |             | Str. |    In |</w:t>
      </w:r>
    </w:p>
    <w:p w14:paraId="18D7317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Description |      Pressure |    Ext. |   Element |   Corrosion | Flg. | Creep |</w:t>
      </w:r>
    </w:p>
    <w:p w14:paraId="03E425D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or Type |  + Stat. head |  Press. |   M.A.W.P |   Allowance | Gov. | Range |</w:t>
      </w:r>
    </w:p>
    <w:p w14:paraId="128A73E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</w:t>
      </w:r>
    </w:p>
    <w:p w14:paraId="6C0B77B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Cylinder |         0.500 |    0.10 |     4.794 |      0.0000 |  N/A |    No |</w:t>
      </w:r>
    </w:p>
    <w:p w14:paraId="3BCC7D5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Conical |         0.500 |    0.10 |     3.584 |      0.0000 |  N/A |    No |</w:t>
      </w:r>
    </w:p>
    <w:p w14:paraId="0D47A5A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Cylinder |         0.500 |    0.10 |     3.605 |      0.0000 |  N/A |    No |</w:t>
      </w:r>
    </w:p>
    <w:p w14:paraId="2CEB24F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Conical |         0.500 |    0.10 |     3.571 |      0.0000 |  N/A |    No |</w:t>
      </w:r>
    </w:p>
    <w:p w14:paraId="797F27C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Cylinder |         0.500 |    0.10 |     4.452 |      0.0000 |  N/A |    No |</w:t>
      </w:r>
    </w:p>
    <w:p w14:paraId="5B2ECE0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Conical |         0.500 |    0.10 |     3.593 |      0.0000 |  N/A |    No |</w:t>
      </w:r>
    </w:p>
    <w:p w14:paraId="323F161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Cylinder |         0.500 |    0.10 |     3.605 |      0.0000 |  N/A |    No |</w:t>
      </w:r>
    </w:p>
    <w:p w14:paraId="3B4FE9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Conical |         0.500 |    0.10 |     3.571 |      0.0000 |  N/A |    No |</w:t>
      </w:r>
    </w:p>
    <w:p w14:paraId="6F6B526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Cylinder |         0.500 |    0.10 |     4.452 |      0.0000 |  N/A |    No |</w:t>
      </w:r>
    </w:p>
    <w:p w14:paraId="26B08A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Conical |         0.500 |    0.10 |     4.424 |      0.0000 |  N/A |    No |</w:t>
      </w:r>
    </w:p>
    <w:p w14:paraId="67EE44C9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CDDB7A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Stiffener Ring Specifications:</w:t>
      </w:r>
    </w:p>
    <w:p w14:paraId="2778B3E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Elevation  mm.     Selected Type         User Description</w:t>
      </w:r>
    </w:p>
    <w:p w14:paraId="0BC15FF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3958.00       Bar  47.0 x  10.            Ring:[1 of 1]</w:t>
      </w:r>
    </w:p>
    <w:p w14:paraId="4171F9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5946.00       Bar  47.0 x  10.            Ring:[2 of 2]</w:t>
      </w:r>
    </w:p>
    <w:p w14:paraId="332DFC1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7939.00       Bar  47.0 x  10.            Ring:[3 of 3]</w:t>
      </w:r>
    </w:p>
    <w:p w14:paraId="6A9DCE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7952.00       Bar  47.0 x  10.            Ring:[4 of 4]</w:t>
      </w:r>
    </w:p>
    <w:p w14:paraId="596DE88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8052.00       Bar  97.0 x  10.                  Ring 16</w:t>
      </w:r>
    </w:p>
    <w:p w14:paraId="7BEDC16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10052.00       Bar  47.0 x  10.                    Ring5</w:t>
      </w:r>
    </w:p>
    <w:p w14:paraId="7CADC6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12051.00       Bar  46.9 x  10.                  Ring:17</w:t>
      </w:r>
    </w:p>
    <w:p w14:paraId="5BEFB67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10852.00       Bar  50.0 x  10.                  Ring 21</w:t>
      </w:r>
    </w:p>
    <w:p w14:paraId="24E33E6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12142.00       Bar  47.0 x  10.                   Ring 6</w:t>
      </w:r>
    </w:p>
    <w:p w14:paraId="4D6F2FF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12155.00       Bar  47.0 x  10.                   Ring 7</w:t>
      </w:r>
    </w:p>
    <w:p w14:paraId="6B70F74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13565.00       Bar  47.0 x  10.                   Ring 8</w:t>
      </w:r>
    </w:p>
    <w:p w14:paraId="606F5A4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14965.00       Bar  47.0 x  10.                   Ring 9</w:t>
      </w:r>
    </w:p>
    <w:p w14:paraId="2CF71DE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16552.00       Bar  47.0 x  10.                  Ring 18</w:t>
      </w:r>
    </w:p>
    <w:p w14:paraId="51458FB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18551.00       Bar  47.0 x  10.                  Ring 23</w:t>
      </w:r>
    </w:p>
    <w:p w14:paraId="32A95CB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19289.00       Bar  47.0 x  10.                  Ring 10</w:t>
      </w:r>
    </w:p>
    <w:p w14:paraId="5657258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19302.00       Bar  47.0 x  10.                  Ring 11</w:t>
      </w:r>
    </w:p>
    <w:p w14:paraId="01178A1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19352.00       Bar  46.8 x  10.                  Ring 24</w:t>
      </w:r>
    </w:p>
    <w:p w14:paraId="131D26D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20551.00       Bar  46.8 x  10.                  Ring 26</w:t>
      </w:r>
    </w:p>
    <w:p w14:paraId="0F49354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20927.00       Bar  47.0 x  10.                  Ring 12</w:t>
      </w:r>
    </w:p>
    <w:p w14:paraId="7EAD5C8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22297.00       Bar  47.0 x  10.                 Ring 13]</w:t>
      </w:r>
    </w:p>
    <w:p w14:paraId="0DAEC18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26051.00       Bar  50.4 x  10.                  Ring 22</w:t>
      </w:r>
    </w:p>
    <w:p w14:paraId="7CD53BC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24052.00       Bar  50.4 x  10.                  Ring 28</w:t>
      </w:r>
    </w:p>
    <w:p w14:paraId="48226A56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67F26C7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Element Types and Properties:</w:t>
      </w:r>
    </w:p>
    <w:p w14:paraId="2B5C4494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4B6693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Element |"To" Elev |  Element |  Nominal | Finished | Reqd Thk | Reqd Thk |   Long |   Circ |</w:t>
      </w:r>
    </w:p>
    <w:p w14:paraId="57B7F5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      |   Length |Thickness |Thickness | Internal | External |    Eff |    Eff |</w:t>
      </w:r>
    </w:p>
    <w:p w14:paraId="34C0B9C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Type |      mm. |      mm. |      mm. |      mm. |      mm. |      mm. |        |        |</w:t>
      </w:r>
    </w:p>
    <w:p w14:paraId="38888F1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------------------------------------------------------------------------------------------------</w:t>
      </w:r>
    </w:p>
    <w:p w14:paraId="4B9B798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Cylinder |   8052.0 |   8052.0 |      3.0 |      3.0 |      1.5 |      ... |   1.00 |   1.00 |</w:t>
      </w:r>
    </w:p>
    <w:p w14:paraId="315024A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Conical  |  10052.0 |   2000.0 |      3.0 |      3.0 |      1.5 |      ... |   1.00 |   1.00 |</w:t>
      </w:r>
    </w:p>
    <w:p w14:paraId="3DA9E50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Cylinder |  10852.0 |    800.0 |      3.0 |      3.0 |      1.5 |      ... |   1.00 |   1.00 |</w:t>
      </w:r>
    </w:p>
    <w:p w14:paraId="17EEB13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Conical  |  12052.0 |   1200.0 |      3.0 |      3.0 |      1.5 |      ... |   1.00 |   1.00 |</w:t>
      </w:r>
    </w:p>
    <w:p w14:paraId="2119FF2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Cylinder |  16552.0 |   4500.0 |      3.0 |      3.0 |      1.5 |      ... |   1.00 |   1.00 |</w:t>
      </w:r>
    </w:p>
    <w:p w14:paraId="483DBF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Conical  |  18552.0 |   2000.0 |      3.0 |      3.0 |      1.5 |      ... |   1.00 |   1.00 |</w:t>
      </w:r>
    </w:p>
    <w:p w14:paraId="0B4AC3C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Cylinder |  19352.0 |    800.0 |      3.0 |      3.0 |      1.5 |      ... |   1.00 |   1.00 |</w:t>
      </w:r>
    </w:p>
    <w:p w14:paraId="538F3F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Conical  |  20552.0 |   1200.0 |      3.0 |      3.0 |      1.5 |      ... |   1.00 |   1.00 |</w:t>
      </w:r>
    </w:p>
    <w:p w14:paraId="6E18570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Cylinder |  24052.0 |   3500.0 |      3.0 |      3.0 |      1.5 |      ... |   1.00 |   1.00 |</w:t>
      </w:r>
    </w:p>
    <w:p w14:paraId="0F91C5A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Conical  |  26052.0 |   2000.0 |      3.0 |      3.0 |      1.5 |      ... |   1.00 |   1.00 |</w:t>
      </w:r>
    </w:p>
    <w:p w14:paraId="71F4BE9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D30325E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513F7031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514562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External |   External |        External |    External |</w:t>
      </w:r>
    </w:p>
    <w:p w14:paraId="7E0798F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|  Actual T. | Required T.| Design Pressure |    M.A.W.P. |</w:t>
      </w:r>
    </w:p>
    <w:p w14:paraId="63BD45E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mm. |        mm. |            bars |        bars |</w:t>
      </w:r>
    </w:p>
    <w:p w14:paraId="37DC25A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</w:t>
      </w:r>
    </w:p>
    <w:p w14:paraId="6C4B123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  Ring|          3 |    2.64879 |             0.1 |     0.13736 |</w:t>
      </w:r>
    </w:p>
    <w:p w14:paraId="0251A82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1.98494 |             0.1 |     0.28018 |</w:t>
      </w:r>
    </w:p>
    <w:p w14:paraId="083ABA1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1.98708 |             0.1 |     0.27946 |</w:t>
      </w:r>
    </w:p>
    <w:p w14:paraId="538D3CB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0.47257 |             0.1 |     2.80031 |</w:t>
      </w:r>
    </w:p>
    <w:p w14:paraId="16CA3FE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 3 |    0.57319 |             0.1 |     2.56958 |</w:t>
      </w:r>
    </w:p>
    <w:p w14:paraId="08DBD86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20|  Ring|          3 |    1.86049 |             0.1 |     0.32853 |</w:t>
      </w:r>
    </w:p>
    <w:p w14:paraId="0FB5904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30|          3 |    2.24961 |             0.1 |     0.20495 |</w:t>
      </w:r>
    </w:p>
    <w:p w14:paraId="2C7EB35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Ring|          3 |    No Calc |             0.1 |     No Calc |</w:t>
      </w:r>
    </w:p>
    <w:p w14:paraId="73277BB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40|          3 |    1.62103 |             0.1 |     0.46793 |</w:t>
      </w:r>
    </w:p>
    <w:p w14:paraId="222A2F6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Ring|          3 |    2.25778 |             0.1 |     0.20299 |</w:t>
      </w:r>
    </w:p>
    <w:p w14:paraId="14B37C4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1.85593 |             0.1 |     0.33169 |</w:t>
      </w:r>
    </w:p>
    <w:p w14:paraId="556F5B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50|          3 |    0.51366 |             0.1 |     2.52828 |</w:t>
      </w:r>
    </w:p>
    <w:p w14:paraId="062672E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  Ring|          3 |    0.56956 |             0.1 |      2.4333 |</w:t>
      </w:r>
    </w:p>
    <w:p w14:paraId="43337FD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0.50876 |             0.1 |     2.55869 |</w:t>
      </w:r>
    </w:p>
    <w:p w14:paraId="0F9BDFF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1.80715 |             0.1 |     0.35777 |</w:t>
      </w:r>
    </w:p>
    <w:p w14:paraId="238D432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1.80239 |             0.1 |     0.36038 |</w:t>
      </w:r>
    </w:p>
    <w:p w14:paraId="45375B6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60|          3 |    1.89031 |             0.1 |     0.31681 |</w:t>
      </w:r>
    </w:p>
    <w:p w14:paraId="5F0D68C8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  Ring|          3 |    0.51049 |             0.1 |     2.54788 |</w:t>
      </w:r>
    </w:p>
    <w:p w14:paraId="750341F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2.27117 |             0.1 |     0.19962 |</w:t>
      </w:r>
    </w:p>
    <w:p w14:paraId="7FE7594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70|          3 |     0.6303 |             0.1 |     1.95727 |</w:t>
      </w:r>
    </w:p>
    <w:p w14:paraId="2AAAAAA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  Ring|          3 |    1.56614 |             0.1 |        0.51 |</w:t>
      </w:r>
    </w:p>
    <w:p w14:paraId="7E47FBB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0.62816 |             0.1 |     1.96585 |</w:t>
      </w:r>
    </w:p>
    <w:p w14:paraId="04FF3B4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80|          3 |    0.62816 |             0.1 |     1.96585 |</w:t>
      </w:r>
    </w:p>
    <w:p w14:paraId="5933E12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Ring|          3 |    0.63409 |             0.1 |      1.9422 |</w:t>
      </w:r>
    </w:p>
    <w:p w14:paraId="7F52DFA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1.85593 |             0.1 |     0.33169 |</w:t>
      </w:r>
    </w:p>
    <w:p w14:paraId="00A81F9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90|          3 |    0.51366 |             0.1 |     2.52828 |</w:t>
      </w:r>
    </w:p>
    <w:p w14:paraId="40C855A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 Ring|          3 |    1.04348 |             0.1 |     1.44208 |</w:t>
      </w:r>
    </w:p>
    <w:p w14:paraId="2FB0CCF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1.78809 |             0.1 |      0.3684 |</w:t>
      </w:r>
    </w:p>
    <w:p w14:paraId="681F0CF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100|          3 |    1.96728 |             0.1 |     0.28568 |</w:t>
      </w:r>
    </w:p>
    <w:p w14:paraId="73C818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100|  Ring|          3 |    0.51198 |             0.1 |     2.53866 |</w:t>
      </w:r>
    </w:p>
    <w:p w14:paraId="1DEC2A3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3 |    1.94504 |             0.1 |      0.2941 |</w:t>
      </w:r>
    </w:p>
    <w:p w14:paraId="35F011B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110|          3 |    0.34821 |             0.1 |     4.03247 |</w:t>
      </w:r>
    </w:p>
    <w:p w14:paraId="65A5768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</w:t>
      </w:r>
    </w:p>
    <w:p w14:paraId="12EAB19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7CB9CF6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3F8EDA00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590CA11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Actual Length | Allowable Length | Ring Inertia | Ring Inertia |</w:t>
      </w:r>
    </w:p>
    <w:p w14:paraId="391D88A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| Bet. Stiffeners |  Bet. Stiffeners |     Required |    Available |</w:t>
      </w:r>
    </w:p>
    <w:p w14:paraId="2A86C33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     mm. |              mm. |        cm**4 |        cm**4 |</w:t>
      </w:r>
    </w:p>
    <w:p w14:paraId="61A3DCA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</w:t>
      </w:r>
    </w:p>
    <w:p w14:paraId="56D5DDD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  Ring|            3958 |          5366.66 |      No Calc |      No Calc |</w:t>
      </w:r>
    </w:p>
    <w:p w14:paraId="484ED966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1988 |          5367.77 |      4.74696 |      17.6358 |</w:t>
      </w:r>
    </w:p>
    <w:p w14:paraId="078D7B7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1993 |          5367.78 |      3.17821 |      17.6358 |</w:t>
      </w:r>
    </w:p>
    <w:p w14:paraId="26B5510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12.9998 |          362.283 |      1.60148 |      17.6358 |</w:t>
      </w:r>
    </w:p>
    <w:p w14:paraId="13F32520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    100 |          3105.85 |     0.090213 |      17.6358 |</w:t>
      </w:r>
    </w:p>
    <w:p w14:paraId="17A9A9D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20|  Ring|         1679.94 |          1679.94 |      No Calc |      No Calc |</w:t>
      </w:r>
    </w:p>
    <w:p w14:paraId="751CA62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30|          1752.3 |           1752.3 |      2.74012 |      118.645 |</w:t>
      </w:r>
    </w:p>
    <w:p w14:paraId="5010571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Ring|         No Calc |          No Calc |      No Calc |      No Calc |</w:t>
      </w:r>
    </w:p>
    <w:p w14:paraId="3945A50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40|             800 |          3576.41 |      1.50003 |      18.5486 |</w:t>
      </w:r>
    </w:p>
    <w:p w14:paraId="233261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Ring|          1752.3 |           1752.3 |      No Calc |      No Calc |</w:t>
      </w:r>
    </w:p>
    <w:p w14:paraId="2AF375F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1085.13 |          1085.13 |      5.32031 |      21.7628 |</w:t>
      </w:r>
    </w:p>
    <w:p w14:paraId="5E20C10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50|         0.99994 |          0.99994 |      1.08257 |      17.7314 |</w:t>
      </w:r>
    </w:p>
    <w:p w14:paraId="4344DDA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  Ring|              90 |          2782.45 |      No Calc |      No Calc |</w:t>
      </w:r>
    </w:p>
    <w:p w14:paraId="032EB90A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  13 |           332.63 |       0.1026 |      17.8679 |</w:t>
      </w:r>
    </w:p>
    <w:p w14:paraId="3121572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1410 |          4840.94 |      1.41706 |      17.8679 |</w:t>
      </w:r>
    </w:p>
    <w:p w14:paraId="33AB457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1400 |          4840.92 |      2.80393 |      17.8679 |</w:t>
      </w:r>
    </w:p>
    <w:p w14:paraId="677E10E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60|            1587 |          4841.33 |      2.96283 |      17.8679 |</w:t>
      </w:r>
    </w:p>
    <w:p w14:paraId="07885E7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  Ring|         0.99994 |          0.99994 |      No Calc |      No Calc |</w:t>
      </w:r>
    </w:p>
    <w:p w14:paraId="504D42E4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1809.08 |          1809.08 |      1.80308 |      17.8679 |</w:t>
      </w:r>
    </w:p>
    <w:p w14:paraId="4A35B7C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70|         0.99989 |          0.99989 |      3.39301 |      18.5482 |</w:t>
      </w:r>
    </w:p>
    <w:p w14:paraId="1F76054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  Ring|             737 |          3576.31 |      No Calc |      No Calc |</w:t>
      </w:r>
    </w:p>
    <w:p w14:paraId="25C0D6F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  13 |          979.513 |      1.41118 |      18.5486 |</w:t>
      </w:r>
    </w:p>
    <w:p w14:paraId="71E935F7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80|              50 |          1799.98 |      0.11813 |      18.5486 |</w:t>
      </w:r>
    </w:p>
    <w:p w14:paraId="6361ECD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Ring|         0.99989 |          0.99989 |      No Calc |      No Calc |</w:t>
      </w:r>
    </w:p>
    <w:p w14:paraId="7F182AB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1085.13 |          1085.13 |       2.0298 |       18.381 |</w:t>
      </w:r>
    </w:p>
    <w:p w14:paraId="5212184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90|         0.99994 |          0.99994 |      1.08257 |      17.7021 |</w:t>
      </w:r>
    </w:p>
    <w:p w14:paraId="32BB8E32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 Ring|             375 |          4840.98 |      No Calc |      No Calc |</w:t>
      </w:r>
    </w:p>
    <w:p w14:paraId="355FF09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   1370 |          4840.85 |      1.73585 |      17.8679 |</w:t>
      </w:r>
    </w:p>
    <w:p w14:paraId="3671659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100|            1755 |          4841.66 |      3.11292 |      17.8679 |</w:t>
      </w:r>
    </w:p>
    <w:p w14:paraId="496B1341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100|  Ring|         0.99994 |          0.99994 |      No Calc |      No Calc |</w:t>
      </w:r>
    </w:p>
    <w:p w14:paraId="2C12571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Ring|         1679.26 |          1679.26 |      1.67377 |      21.4269 |</w:t>
      </w:r>
    </w:p>
    <w:p w14:paraId="72DEE81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110|         0.99982 |          0.99982 |      0.52653 |      20.0339 |</w:t>
      </w:r>
    </w:p>
    <w:p w14:paraId="679FB36E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</w:t>
      </w:r>
    </w:p>
    <w:p w14:paraId="2132682E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B5CC93F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00"/>
          <w:sz w:val="18"/>
        </w:rPr>
        <w:t>Factored Loads:</w:t>
      </w:r>
    </w:p>
    <w:p w14:paraId="51A2451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3D3386BB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00"/>
          <w:sz w:val="18"/>
        </w:rPr>
        <w:t>Un-Factored Loads:</w:t>
      </w:r>
    </w:p>
    <w:p w14:paraId="1B34F9F7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21388B33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Tahoma" w:hAnsi="Courier New" w:cs="Courier New"/>
          <w:b/>
          <w:color w:val="000000"/>
          <w:sz w:val="18"/>
        </w:rPr>
        <w:t>Weights:</w:t>
      </w:r>
    </w:p>
    <w:p w14:paraId="7FA1D1BD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Fabricated - Bare  W/O Removable Internals                3201.3  kg.</w:t>
      </w:r>
    </w:p>
    <w:p w14:paraId="373858B9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Shop Test  - Fabricated + Water ( Full )                 44267.2  kg.</w:t>
      </w:r>
    </w:p>
    <w:p w14:paraId="49C012FB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Shipping   - Fab. + Rem. Intls.+ Shipping App.            3201.3  kg.</w:t>
      </w:r>
    </w:p>
    <w:p w14:paraId="1E3BE84F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Erected    - Fab. + Rem. Intls.+ Insul. (etc)             3201.3  kg.</w:t>
      </w:r>
    </w:p>
    <w:p w14:paraId="2A0F5463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Empty      - Fab. + Intls. + Details + Wghts.             3201.3  kg.</w:t>
      </w:r>
    </w:p>
    <w:p w14:paraId="11B4895C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Operating  - Empty + Operating Liquid (No CA)             3201.3  kg.</w:t>
      </w:r>
    </w:p>
    <w:p w14:paraId="4D9762F5" w14:textId="77777777" w:rsidR="00CC0242" w:rsidRDefault="00CC0242" w:rsidP="00CC0242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Field Test - Empty Weight + Water (Full)                 44267.2  kg.</w:t>
      </w:r>
    </w:p>
    <w:p w14:paraId="2362E20D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04B048E2" w14:textId="77777777" w:rsidR="00CC0242" w:rsidRDefault="00CC0242" w:rsidP="00CC0242">
      <w:pPr>
        <w:rPr>
          <w:rFonts w:ascii="Courier New" w:hAnsi="Courier New" w:cs="Courier New"/>
          <w:sz w:val="18"/>
        </w:rPr>
      </w:pPr>
      <w:r w:rsidRPr="00CC0242">
        <w:rPr>
          <w:rFonts w:ascii="Arial" w:hAnsi="Courier New" w:cs="Courier New"/>
          <w:b/>
          <w:color w:val="0000FF"/>
          <w:sz w:val="18"/>
        </w:rPr>
        <w:t>PV Elite is a trademark of Intergraph CADWorx &amp; Analysis Solutions, Inc. 2019</w:t>
      </w:r>
    </w:p>
    <w:p w14:paraId="6FB4197B" w14:textId="77777777" w:rsidR="00CC0242" w:rsidRDefault="00CC0242" w:rsidP="00CC0242">
      <w:pPr>
        <w:rPr>
          <w:rFonts w:ascii="Courier New" w:hAnsi="Courier New" w:cs="Courier New"/>
          <w:sz w:val="18"/>
        </w:rPr>
      </w:pPr>
    </w:p>
    <w:p w14:paraId="1E65AB54" w14:textId="79E8B6A7" w:rsidR="00CC0242" w:rsidRPr="00CC0242" w:rsidRDefault="00CC0242" w:rsidP="00CC0242">
      <w:pPr>
        <w:rPr>
          <w:rFonts w:ascii="Courier New" w:hAnsi="Courier New" w:cs="Courier New"/>
          <w:sz w:val="18"/>
        </w:rPr>
      </w:pPr>
    </w:p>
    <w:sectPr w:rsidR="00CC0242" w:rsidRPr="00CC0242" w:rsidSect="00D3242C">
      <w:headerReference w:type="default" r:id="rId22"/>
      <w:pgSz w:w="12240" w:h="15840" w:code="1"/>
      <w:pgMar w:top="1440" w:right="504" w:bottom="720" w:left="360" w:header="720" w:footer="720" w:gutter="72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E8E50" w14:textId="77777777" w:rsidR="00D3242C" w:rsidRDefault="00D3242C">
      <w:r>
        <w:separator/>
      </w:r>
    </w:p>
  </w:endnote>
  <w:endnote w:type="continuationSeparator" w:id="0">
    <w:p w14:paraId="7402BC59" w14:textId="77777777" w:rsidR="00D3242C" w:rsidRDefault="00D3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Std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7D242" w14:textId="77777777" w:rsidR="00D3242C" w:rsidRDefault="00D3242C">
      <w:r>
        <w:separator/>
      </w:r>
    </w:p>
  </w:footnote>
  <w:footnote w:type="continuationSeparator" w:id="0">
    <w:p w14:paraId="671B567C" w14:textId="77777777" w:rsidR="00D3242C" w:rsidRDefault="00D32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4D6DB" w14:textId="77777777" w:rsidR="00CC0242" w:rsidRDefault="00CC0242" w:rsidP="00CC02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25506E74" w14:textId="77777777" w:rsidR="00CC0242" w:rsidRDefault="00CC0242" w:rsidP="00CC0242">
    <w:pPr>
      <w:pStyle w:val="Header"/>
      <w:ind w:right="360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B956" w14:textId="48DE6D68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E644778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5360FEAC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4B12B2DB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Conical Section:                      Cone:   16   4:14pm  Feb 20,2026</w:t>
    </w:r>
  </w:p>
  <w:p w14:paraId="07E90E8F" w14:textId="4B16F71B" w:rsidR="00CC0242" w:rsidRPr="00CC0242" w:rsidRDefault="00CC0242" w:rsidP="00CC0242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5E1B3" w14:textId="50B144B0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133F4B1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47C59F50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04EAA011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Conical Section:                      Cone:   17   4:14pm  Feb 20,2026</w:t>
    </w:r>
  </w:p>
  <w:p w14:paraId="03AF4365" w14:textId="037D9C87" w:rsidR="00CC0242" w:rsidRPr="00CC0242" w:rsidRDefault="00CC0242" w:rsidP="00CC0242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6E1A0" w14:textId="26632EA9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E0871FA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1EBAA35A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6002045C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Conical Section:                      Cone:   18   4:14pm  Feb 20,2026</w:t>
    </w:r>
  </w:p>
  <w:p w14:paraId="5F3D129F" w14:textId="7919709C" w:rsidR="00CC0242" w:rsidRPr="00CC0242" w:rsidRDefault="00CC0242" w:rsidP="00CC0242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C008" w14:textId="3387A3FE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A622A68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2FEBB642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4074238A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Conical Section:                      Cone:   19   4:14pm  Feb 20,2026</w:t>
    </w:r>
  </w:p>
  <w:p w14:paraId="284E8A15" w14:textId="00BBD201" w:rsidR="00CC0242" w:rsidRPr="00CC0242" w:rsidRDefault="00CC0242" w:rsidP="00CC0242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D5323" w14:textId="2851D0C0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A380A44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7938C3D9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4B541FAE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Conical Section:                      Cone:   20   4:14pm  Feb 20,2026</w:t>
    </w:r>
  </w:p>
  <w:p w14:paraId="62E80EBA" w14:textId="11BE446F" w:rsidR="00CC0242" w:rsidRPr="00CC0242" w:rsidRDefault="00CC0242" w:rsidP="00CC0242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32242" w14:textId="029FB9BE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A422ADE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0511F611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7D1AA64F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Center of Gravity Calculation:        Step:   21   4:14pm  Feb 20,2026</w:t>
    </w:r>
  </w:p>
  <w:p w14:paraId="76140D10" w14:textId="1D19AD50" w:rsidR="00CC0242" w:rsidRPr="00CC0242" w:rsidRDefault="00CC0242" w:rsidP="00CC0242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C3CA8" w14:textId="67D9E1F4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28C06ED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3137A728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10E9A639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MDMT Summary:                         Step:   22   4:14pm  Feb 20,2026</w:t>
    </w:r>
  </w:p>
  <w:p w14:paraId="7B95AF09" w14:textId="3F1482C5" w:rsidR="00CC0242" w:rsidRPr="00CC0242" w:rsidRDefault="00CC0242" w:rsidP="00CC0242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B7DFA" w14:textId="4A3FCA08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6BCCFA1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7A80FE74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61F926AF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Vessel Design Summary:                Step:   23   4:14pm  Feb 20,2026</w:t>
    </w:r>
  </w:p>
  <w:p w14:paraId="11A2C3E8" w14:textId="41AE978F" w:rsidR="00CC0242" w:rsidRPr="00CC0242" w:rsidRDefault="00CC0242" w:rsidP="00CC02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3552B" w14:textId="3158ED7B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0761EA5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Cover Page</w:t>
    </w:r>
  </w:p>
  <w:p w14:paraId="47F03B71" w14:textId="6F1F57BF" w:rsidR="00CC0242" w:rsidRPr="00CC0242" w:rsidRDefault="00CC0242" w:rsidP="00CC02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DEB94" w14:textId="5D4C5E52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51EF39D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Title Page</w:t>
    </w:r>
  </w:p>
  <w:p w14:paraId="7C6A99AC" w14:textId="55D0C4E9" w:rsidR="00CC0242" w:rsidRPr="00CC0242" w:rsidRDefault="00CC0242" w:rsidP="00CC02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A1EE" w14:textId="5A2FC838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BDACE6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679F3458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06E43BA1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Warnings and Errors:                  Step:    0   4:14pm  Feb 20,2026</w:t>
    </w:r>
  </w:p>
  <w:p w14:paraId="067BE25A" w14:textId="61A80C14" w:rsidR="00CC0242" w:rsidRPr="00CC0242" w:rsidRDefault="00CC0242" w:rsidP="00CC024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AB4DA" w14:textId="1F04A27F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0D3CBAC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69C61EF2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7CF6A742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Input Echo:                           Step:    1   4:14pm  Feb 20,2026</w:t>
    </w:r>
  </w:p>
  <w:p w14:paraId="6738E873" w14:textId="709E1E20" w:rsidR="00CC0242" w:rsidRPr="00CC0242" w:rsidRDefault="00CC0242" w:rsidP="00CC024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050F5" w14:textId="3D493D59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6B5EB08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60E9C778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345B11FC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XY Coordinate Calculations:           Step:    2   4:14pm  Feb 20,2026</w:t>
    </w:r>
  </w:p>
  <w:p w14:paraId="1FE22384" w14:textId="03963425" w:rsidR="00CC0242" w:rsidRPr="00CC0242" w:rsidRDefault="00CC0242" w:rsidP="00CC024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69226" w14:textId="322BC8B8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E2FAFE4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309E33F7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6441F0DF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Internal Pressure Calculations:       Step:   13   4:14pm  Feb 20,2026</w:t>
    </w:r>
  </w:p>
  <w:p w14:paraId="419BFF92" w14:textId="403C4C25" w:rsidR="00CC0242" w:rsidRPr="00CC0242" w:rsidRDefault="00CC0242" w:rsidP="00CC024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3C061" w14:textId="18D961A9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473EB1A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71945005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567C5CA6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External Pressure Calculations:       Step:   14   4:14pm  Feb 20,2026</w:t>
    </w:r>
  </w:p>
  <w:p w14:paraId="048DA44D" w14:textId="61CED2DD" w:rsidR="00CC0242" w:rsidRPr="00CC0242" w:rsidRDefault="00CC0242" w:rsidP="00CC0242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C119F" w14:textId="0A7AC6C0" w:rsidR="00CC0242" w:rsidRDefault="00CC0242" w:rsidP="003F56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A569284" w14:textId="77777777" w:rsidR="00CC0242" w:rsidRPr="00CC0242" w:rsidRDefault="00CC0242" w:rsidP="00CC0242">
    <w:pPr>
      <w:pStyle w:val="Header"/>
      <w:ind w:right="360"/>
      <w:rPr>
        <w:rFonts w:ascii="Courier Std"/>
        <w:b/>
      </w:rPr>
    </w:pPr>
    <w:r w:rsidRPr="00CC0242">
      <w:rPr>
        <w:rFonts w:ascii="Courier Std"/>
        <w:b/>
      </w:rPr>
      <w:t>PV Elite 2019 SP1 Licensee: SPLM Licensed User</w:t>
    </w:r>
  </w:p>
  <w:p w14:paraId="038BDDF9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FileName : Circular Sections    -----------------------------</w:t>
    </w:r>
  </w:p>
  <w:p w14:paraId="58652BDF" w14:textId="77777777" w:rsidR="00CC0242" w:rsidRPr="00CC0242" w:rsidRDefault="00CC0242" w:rsidP="00CC0242">
    <w:pPr>
      <w:pStyle w:val="Header"/>
      <w:rPr>
        <w:rFonts w:ascii="Courier Std"/>
        <w:b/>
      </w:rPr>
    </w:pPr>
    <w:r w:rsidRPr="00CC0242">
      <w:rPr>
        <w:rFonts w:ascii="Courier Std"/>
        <w:b/>
      </w:rPr>
      <w:t>Element and Detail Weights:           Step:   15   4:14pm  Feb 20,2026</w:t>
    </w:r>
  </w:p>
  <w:p w14:paraId="74422BF0" w14:textId="27CF57B9" w:rsidR="00CC0242" w:rsidRPr="00CC0242" w:rsidRDefault="00CC0242" w:rsidP="00CC02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242"/>
    <w:rsid w:val="00211BEC"/>
    <w:rsid w:val="004E1DDC"/>
    <w:rsid w:val="00A00CD3"/>
    <w:rsid w:val="00C91022"/>
    <w:rsid w:val="00CC0242"/>
    <w:rsid w:val="00D3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9741FE"/>
  <w15:chartTrackingRefBased/>
  <w15:docId w15:val="{0D36C1D8-A1DE-42E7-ABF1-4FCDFF59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C024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C024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C024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ataLine">
    <w:name w:val="DataLine"/>
    <w:basedOn w:val="Normal"/>
    <w:pPr>
      <w:tabs>
        <w:tab w:val="right" w:pos="720"/>
        <w:tab w:val="right" w:pos="1440"/>
        <w:tab w:val="right" w:pos="2160"/>
        <w:tab w:val="right" w:pos="2880"/>
        <w:tab w:val="right" w:pos="3600"/>
        <w:tab w:val="right" w:pos="4320"/>
        <w:tab w:val="right" w:pos="5040"/>
        <w:tab w:val="right" w:pos="5760"/>
        <w:tab w:val="right" w:pos="6480"/>
        <w:tab w:val="right" w:pos="7200"/>
        <w:tab w:val="right" w:pos="7920"/>
        <w:tab w:val="right" w:pos="8640"/>
        <w:tab w:val="right" w:pos="9360"/>
      </w:tabs>
    </w:pPr>
    <w:rPr>
      <w:rFonts w:ascii="Courier New" w:hAnsi="Courier New"/>
    </w:rPr>
  </w:style>
  <w:style w:type="paragraph" w:customStyle="1" w:styleId="Style1">
    <w:name w:val="Style1"/>
    <w:basedOn w:val="Header"/>
    <w:autoRedefine/>
  </w:style>
  <w:style w:type="character" w:customStyle="1" w:styleId="Heading1Char">
    <w:name w:val="Heading 1 Char"/>
    <w:basedOn w:val="DefaultParagraphFont"/>
    <w:link w:val="Heading1"/>
    <w:rsid w:val="00CC024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CC024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CC024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OC1">
    <w:name w:val="toc 1"/>
    <w:basedOn w:val="Normal"/>
    <w:next w:val="Normal"/>
    <w:autoRedefine/>
    <w:uiPriority w:val="39"/>
    <w:rsid w:val="00CC0242"/>
  </w:style>
  <w:style w:type="paragraph" w:styleId="TOC2">
    <w:name w:val="toc 2"/>
    <w:basedOn w:val="Normal"/>
    <w:next w:val="Normal"/>
    <w:autoRedefine/>
    <w:rsid w:val="00CC0242"/>
    <w:pPr>
      <w:ind w:left="200"/>
    </w:pPr>
  </w:style>
  <w:style w:type="paragraph" w:styleId="TOC3">
    <w:name w:val="toc 3"/>
    <w:basedOn w:val="Normal"/>
    <w:next w:val="Normal"/>
    <w:autoRedefine/>
    <w:rsid w:val="00CC0242"/>
    <w:pPr>
      <w:ind w:left="400"/>
    </w:pPr>
  </w:style>
  <w:style w:type="paragraph" w:styleId="TOC4">
    <w:name w:val="toc 4"/>
    <w:basedOn w:val="Normal"/>
    <w:next w:val="Normal"/>
    <w:autoRedefine/>
    <w:rsid w:val="00CC0242"/>
    <w:pPr>
      <w:ind w:left="600"/>
    </w:pPr>
  </w:style>
  <w:style w:type="paragraph" w:styleId="TOC5">
    <w:name w:val="toc 5"/>
    <w:basedOn w:val="Normal"/>
    <w:next w:val="Normal"/>
    <w:autoRedefine/>
    <w:rsid w:val="00CC0242"/>
    <w:pPr>
      <w:ind w:left="800"/>
    </w:pPr>
  </w:style>
  <w:style w:type="paragraph" w:styleId="TOC6">
    <w:name w:val="toc 6"/>
    <w:basedOn w:val="Normal"/>
    <w:next w:val="Normal"/>
    <w:autoRedefine/>
    <w:rsid w:val="00CC0242"/>
    <w:pPr>
      <w:ind w:left="1000"/>
    </w:pPr>
  </w:style>
  <w:style w:type="paragraph" w:styleId="TOC7">
    <w:name w:val="toc 7"/>
    <w:basedOn w:val="Normal"/>
    <w:next w:val="Normal"/>
    <w:autoRedefine/>
    <w:rsid w:val="00CC0242"/>
    <w:pPr>
      <w:ind w:left="1200"/>
    </w:pPr>
  </w:style>
  <w:style w:type="paragraph" w:styleId="TOC8">
    <w:name w:val="toc 8"/>
    <w:basedOn w:val="Normal"/>
    <w:next w:val="Normal"/>
    <w:autoRedefine/>
    <w:rsid w:val="00CC0242"/>
    <w:pPr>
      <w:ind w:left="1400"/>
    </w:pPr>
  </w:style>
  <w:style w:type="paragraph" w:styleId="TOC9">
    <w:name w:val="toc 9"/>
    <w:basedOn w:val="Normal"/>
    <w:next w:val="Normal"/>
    <w:autoRedefine/>
    <w:rsid w:val="00CC0242"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3" Type="http://schemas.openxmlformats.org/officeDocument/2006/relationships/webSettings" Target="webSettings.xml"/><Relationship Id="rId21" Type="http://schemas.openxmlformats.org/officeDocument/2006/relationships/header" Target="header16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header" Target="header15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23" Type="http://schemas.openxmlformats.org/officeDocument/2006/relationships/fontTable" Target="fontTable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Relationship Id="rId22" Type="http://schemas.openxmlformats.org/officeDocument/2006/relationships/header" Target="header1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Intergraph%20CAS\PVELITE\2019\System\outp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output</Template>
  <TotalTime>2</TotalTime>
  <Pages>4</Pages>
  <Words>30876</Words>
  <Characters>159635</Characters>
  <Application>Microsoft Office Word</Application>
  <DocSecurity>0</DocSecurity>
  <Lines>13302</Lines>
  <Paragraphs>2886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cp:lastPrinted>1999-05-21T04:19:00Z</cp:lastPrinted>
  <dcterms:created xsi:type="dcterms:W3CDTF">2026-02-20T12:53:00Z</dcterms:created>
  <dcterms:modified xsi:type="dcterms:W3CDTF">2026-02-22T17:29:00Z</dcterms:modified>
</cp:coreProperties>
</file>